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jc w:val="center"/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386" behindDoc="0" locked="0" layoutInCell="1" hidden="0" allowOverlap="1">
                <wp:simplePos x="0" y="0"/>
                <wp:positionH relativeFrom="column">
                  <wp:posOffset>3566160</wp:posOffset>
                </wp:positionH>
                <wp:positionV relativeFrom="paragraph">
                  <wp:posOffset>1710054</wp:posOffset>
                </wp:positionV>
                <wp:extent cx="304800" cy="634"/>
                <wp:effectExtent l="0" t="53975" r="0" b="60325"/>
                <wp:wrapNone/>
                <wp:docPr id="10" name="直接箭头连接符 10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304800" cy="635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10" o:spid="_x0000_s1" filled="f" stroked="t" strokeweight="1.5pt" style="position:absolute;margin-left:280.80002pt;margin-top:134.64992pt;width:24.0pt;height:0.049987793pt;z-index:386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376" behindDoc="0" locked="0" layoutInCell="1" hidden="0" allowOverlap="1">
                <wp:simplePos x="0" y="0"/>
                <wp:positionH relativeFrom="column">
                  <wp:posOffset>4070985</wp:posOffset>
                </wp:positionH>
                <wp:positionV relativeFrom="paragraph">
                  <wp:posOffset>1262380</wp:posOffset>
                </wp:positionV>
                <wp:extent cx="1439543" cy="1143000"/>
                <wp:effectExtent l="0" t="0" r="8255" b="0"/>
                <wp:wrapNone/>
                <wp:docPr id="4" name="文本框 4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439543" cy="1143000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2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jc w:val="lef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材料不齐全的，一次性告知；不符合规定的，予以退回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4" o:spid="_x0000_s3" fillcolor="#FFFFFF" stroked="f" strokeweight="0.5pt" style="position:absolute;margin-left:320.55pt;margin-top:99.4pt;width:113.34986pt;height:90.0pt;z-index:376;mso-position-horizontal:absolute;mso-position-vertical:absolute;mso-wrap-style:square;">
                <v:stroke/>
                <v:textbox id="848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jc w:val="lef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材料不齐全的，一次性告知；不符合规定的，予以退回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382" behindDoc="0" locked="0" layoutInCell="1" hidden="0" allowOverlap="1">
                <wp:simplePos x="0" y="0"/>
                <wp:positionH relativeFrom="column">
                  <wp:posOffset>3994785</wp:posOffset>
                </wp:positionH>
                <wp:positionV relativeFrom="paragraph">
                  <wp:posOffset>1167130</wp:posOffset>
                </wp:positionV>
                <wp:extent cx="1553843" cy="1361440"/>
                <wp:effectExtent l="6350" t="6350" r="20955" b="22860"/>
                <wp:wrapNone/>
                <wp:docPr id="8" name="圆角矩形 8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553843" cy="1361440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8" o:spid="_x0000_s4" filled="f" stroked="t" strokeweight="1.0pt" adj="3600" style="position:absolute;margin-left:314.55pt;margin-top:91.9pt;width:122.34986pt;height:107.2pt;z-index:382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374" behindDoc="0" locked="0" layoutInCell="1" hidden="0" allowOverlap="1">
                <wp:simplePos x="0" y="0"/>
                <wp:positionH relativeFrom="column">
                  <wp:posOffset>2080260</wp:posOffset>
                </wp:positionH>
                <wp:positionV relativeFrom="paragraph">
                  <wp:posOffset>1262380</wp:posOffset>
                </wp:positionV>
                <wp:extent cx="1304925" cy="1153158"/>
                <wp:effectExtent l="0" t="0" r="9525" b="8889"/>
                <wp:wrapNone/>
                <wp:docPr id="3" name="文本框 3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304925" cy="1153158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5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jc w:val="lef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资料受理：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jc w:val="lef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对申报材料予以受理（随来随受理）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3" o:spid="_x0000_s6" fillcolor="#FFFFFF" stroked="f" strokeweight="0.5pt" style="position:absolute;margin-left:163.8pt;margin-top:99.4pt;width:102.75001pt;height:90.799835pt;z-index:374;mso-position-horizontal:absolute;mso-position-vertical:absolute;mso-wrap-style:square;">
                <v:stroke/>
                <v:textbox id="849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jc w:val="lef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资料受理：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jc w:val="lef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对申报材料予以受理（随来随受理）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380" behindDoc="0" locked="0" layoutInCell="1" hidden="0" allowOverlap="1">
                <wp:simplePos x="0" y="0"/>
                <wp:positionH relativeFrom="column">
                  <wp:posOffset>1984375</wp:posOffset>
                </wp:positionH>
                <wp:positionV relativeFrom="paragraph">
                  <wp:posOffset>1139825</wp:posOffset>
                </wp:positionV>
                <wp:extent cx="1440180" cy="1380490"/>
                <wp:effectExtent l="6350" t="6350" r="20320" b="22860"/>
                <wp:wrapNone/>
                <wp:docPr id="7" name="圆角矩形 7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440180" cy="1380490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7" o:spid="_x0000_s7" filled="f" stroked="t" strokeweight="1.0pt" adj="3600" style="position:absolute;margin-left:156.25pt;margin-top:89.75pt;width:113.40001pt;height:108.7pt;z-index:380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372" behindDoc="0" locked="0" layoutInCell="1" hidden="0" allowOverlap="1">
                <wp:simplePos x="0" y="0"/>
                <wp:positionH relativeFrom="column">
                  <wp:posOffset>127635</wp:posOffset>
                </wp:positionH>
                <wp:positionV relativeFrom="paragraph">
                  <wp:posOffset>1357630</wp:posOffset>
                </wp:positionV>
                <wp:extent cx="1267460" cy="933450"/>
                <wp:effectExtent l="0" t="0" r="8889" b="0"/>
                <wp:wrapNone/>
                <wp:docPr id="2" name="文本框 2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267460" cy="933450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8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jc w:val="lef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资料申报：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jc w:val="lef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提交以下材料来前台办理</w:t>
                            </w:r>
                          </w:p>
                          <w:p/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2" o:spid="_x0000_s9" fillcolor="#FFFFFF" stroked="f" strokeweight="0.5pt" style="position:absolute;margin-left:10.05pt;margin-top:106.9pt;width:99.80001pt;height:73.5pt;z-index:372;mso-position-horizontal:absolute;mso-position-vertical:absolute;mso-wrap-style:square;">
                <v:stroke/>
                <v:textbox id="850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jc w:val="lef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资料申报：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jc w:val="lef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提交以下材料来前台办理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378" behindDoc="0" locked="0" layoutInCell="1" hidden="0" allowOverlap="1">
                <wp:simplePos x="0" y="0"/>
                <wp:positionH relativeFrom="column">
                  <wp:posOffset>40640</wp:posOffset>
                </wp:positionH>
                <wp:positionV relativeFrom="paragraph">
                  <wp:posOffset>1157605</wp:posOffset>
                </wp:positionV>
                <wp:extent cx="1459864" cy="1315085"/>
                <wp:effectExtent l="6350" t="6350" r="19684" b="12064"/>
                <wp:wrapNone/>
                <wp:docPr id="6" name="圆角矩形 6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459864" cy="1315085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6" o:spid="_x0000_s10" filled="f" stroked="t" strokeweight="1.0pt" adj="3600" style="position:absolute;margin-left:3.2pt;margin-top:91.15pt;width:114.94993pt;height:103.55002pt;z-index:378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394" behindDoc="0" locked="0" layoutInCell="1" hidden="0" allowOverlap="1">
                <wp:simplePos x="0" y="0"/>
                <wp:positionH relativeFrom="column">
                  <wp:posOffset>3328035</wp:posOffset>
                </wp:positionH>
                <wp:positionV relativeFrom="paragraph">
                  <wp:posOffset>2637790</wp:posOffset>
                </wp:positionV>
                <wp:extent cx="514350" cy="523875"/>
                <wp:effectExtent l="6985" t="6985" r="12064" b="2540"/>
                <wp:wrapNone/>
                <wp:docPr id="15" name="直接箭头连接符 15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14350" cy="523875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15" o:spid="_x0000_s11" filled="f" stroked="t" strokeweight="1.5pt" style="position:absolute;margin-left:262.05002pt;margin-top:207.70001pt;width:40.5pt;height:41.25pt;z-index:394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390" behindDoc="0" locked="0" layoutInCell="1" hidden="0" allowOverlap="1">
                <wp:simplePos x="0" y="0"/>
                <wp:positionH relativeFrom="column">
                  <wp:posOffset>4003675</wp:posOffset>
                </wp:positionH>
                <wp:positionV relativeFrom="paragraph">
                  <wp:posOffset>3371215</wp:posOffset>
                </wp:positionV>
                <wp:extent cx="1391285" cy="894080"/>
                <wp:effectExtent l="0" t="0" r="18415" b="1270"/>
                <wp:wrapNone/>
                <wp:docPr id="13" name="文本框 13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391285" cy="894080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12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jc w:val="lef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材料齐全的，申报正确的，窗口人员复核通过，办结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13" o:spid="_x0000_s13" fillcolor="#FFFFFF" stroked="f" strokeweight="0.5pt" style="position:absolute;margin-left:315.25pt;margin-top:265.45pt;width:109.55001pt;height:70.4pt;z-index:390;mso-position-horizontal:absolute;mso-position-vertical:absolute;mso-wrap-style:square;">
                <v:stroke/>
                <v:textbox id="851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jc w:val="lef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材料齐全的，申报正确的，窗口人员复核通过，办结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392" behindDoc="0" locked="0" layoutInCell="1" hidden="0" allowOverlap="1">
                <wp:simplePos x="0" y="0"/>
                <wp:positionH relativeFrom="column">
                  <wp:posOffset>3918585</wp:posOffset>
                </wp:positionH>
                <wp:positionV relativeFrom="paragraph">
                  <wp:posOffset>3224529</wp:posOffset>
                </wp:positionV>
                <wp:extent cx="1553843" cy="1189989"/>
                <wp:effectExtent l="6350" t="6350" r="20955" b="22860"/>
                <wp:wrapNone/>
                <wp:docPr id="14" name="圆角矩形 14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553843" cy="1189989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14" o:spid="_x0000_s14" filled="f" stroked="t" strokeweight="1.0pt" adj="3600" style="position:absolute;margin-left:308.55pt;margin-top:253.89992pt;width:122.34986pt;height:93.69992pt;z-index:392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384" behindDoc="0" locked="0" layoutInCell="1" hidden="0" allowOverlap="1">
                <wp:simplePos x="0" y="0"/>
                <wp:positionH relativeFrom="column">
                  <wp:posOffset>1594485</wp:posOffset>
                </wp:positionH>
                <wp:positionV relativeFrom="paragraph">
                  <wp:posOffset>1799589</wp:posOffset>
                </wp:positionV>
                <wp:extent cx="304800" cy="635"/>
                <wp:effectExtent l="0" t="53975" r="0" b="60325"/>
                <wp:wrapNone/>
                <wp:docPr id="9" name="直接箭头连接符 9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304800" cy="635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9" o:spid="_x0000_s15" filled="f" stroked="t" strokeweight="1.5pt" style="position:absolute;margin-left:125.55pt;margin-top:141.69992pt;width:24.0pt;height:0.05000305pt;z-index:384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396" behindDoc="0" locked="0" layoutInCell="1" hidden="0" allowOverlap="1">
                <wp:simplePos x="0" y="0"/>
                <wp:positionH relativeFrom="column">
                  <wp:posOffset>527685</wp:posOffset>
                </wp:positionH>
                <wp:positionV relativeFrom="paragraph">
                  <wp:posOffset>3390265</wp:posOffset>
                </wp:positionV>
                <wp:extent cx="2532380" cy="1543683"/>
                <wp:effectExtent l="0" t="0" r="1270" b="18415"/>
                <wp:wrapNone/>
                <wp:docPr id="16" name="文本框 16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532380" cy="1543683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16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jc w:val="lef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提交资料：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jc w:val="lef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  <w:t>1、统一社会信用代码证书或单位批准成立的文件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jc w:val="left"/>
                              <w:textAlignment w:val="auto"/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  <w:t>2、《基本医疗保险单位参保信息登记表》（加盖单位公章）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16" o:spid="_x0000_s17" fillcolor="#FFFFFF" stroked="f" strokeweight="0.5pt" style="position:absolute;margin-left:41.55pt;margin-top:266.95pt;width:199.4pt;height:121.54985pt;z-index:396;mso-position-horizontal:absolute;mso-position-vertical:absolute;mso-wrap-style:square;">
                <v:stroke/>
                <v:textbox id="852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jc w:val="lef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提交资料：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jc w:val="lef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  <w:t>1、统一社会信用代码证书或单位批准成立的文件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jc w:val="left"/>
                        <w:textAlignment w:val="auto"/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  <w:t>2、《基本医疗保险单位参保信息登记表》（加盖单位公章）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398" behindDoc="0" locked="0" layoutInCell="1" hidden="0" allowOverlap="1">
                <wp:simplePos x="0" y="0"/>
                <wp:positionH relativeFrom="column">
                  <wp:posOffset>60960</wp:posOffset>
                </wp:positionH>
                <wp:positionV relativeFrom="paragraph">
                  <wp:posOffset>3023235</wp:posOffset>
                </wp:positionV>
                <wp:extent cx="3314700" cy="2228850"/>
                <wp:effectExtent l="6350" t="288290" r="12700" b="16510"/>
                <wp:wrapNone/>
                <wp:docPr id="17" name="椭圆形标注 17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H="1" rot="10800000">
                          <a:off x="0" y="0"/>
                          <a:ext cx="3314700" cy="2228850"/>
                        </a:xfrm>
                        <a:prstGeom prst="wedgeEllipseCallout">
                          <a:avLst>
                            <a:gd name="adj1" fmla="val -20814"/>
                            <a:gd name="adj2" fmla="val 62500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 id="18"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63" id="椭圆形标注 17" o:spid="_x0000_s19" filled="f" stroked="t" strokeweight="1.0pt" adj="6304,24300" style="position:absolute;margin-left:4.8pt;margin-top:238.05002pt;width:261.0pt;height:175.5pt;rotation:180.0;flip:x;z-index:398;mso-position-horizontal:absolute;mso-position-vertical:absolute;mso-wrap-style:square;">
                <v:stroke color="#000000"/>
                <v:textbox id="853" inset="2.54mm,1.27mm,2.54mm,1.27mm" o:insetmode="custom" style="layout-flow:horizontal;v-text-anchor:middle;"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388" behindDoc="0" locked="0" layoutInCell="1" hidden="0" allowOverlap="1">
                <wp:simplePos x="0" y="0"/>
                <wp:positionH relativeFrom="column">
                  <wp:posOffset>3547110</wp:posOffset>
                </wp:positionH>
                <wp:positionV relativeFrom="paragraph">
                  <wp:posOffset>1948176</wp:posOffset>
                </wp:positionV>
                <wp:extent cx="304800" cy="635"/>
                <wp:effectExtent l="0" t="53975" r="0" b="60325"/>
                <wp:wrapNone/>
                <wp:docPr id="12" name="直接箭头连接符 12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H="1" rot="21600000">
                          <a:off x="0" y="0"/>
                          <a:ext cx="304800" cy="635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12" o:spid="_x0000_s20" filled="f" stroked="t" strokeweight="1.5pt" style="position:absolute;margin-left:279.30002pt;margin-top:153.39977pt;width:24.0pt;height:0.05000305pt;flip:x;z-index:388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  <w:t>单位参保登记流程图</w:t>
      </w:r>
    </w:p>
    <w:p>
      <w:pPr>
        <w:sectPr>
          <w:pgSz w:w="11906" w:h="16838"/>
          <w:pgMar w:top="2098" w:right="1474" w:bottom="1984" w:left="1587" w:header="851" w:footer="992" w:gutter="0"/>
          <w:cols w:num="1" w:space="425"/>
          <w:docGrid w:type="lines" w:linePitch="312" w:charSpace="0"/>
        </w:sectPr>
      </w:pPr>
    </w:p>
    <w:p>
      <w:pPr>
        <w:jc w:val="center"/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434" behindDoc="0" locked="0" layoutInCell="1" hidden="0" allowOverlap="1">
                <wp:simplePos x="0" y="0"/>
                <wp:positionH relativeFrom="column">
                  <wp:posOffset>502284</wp:posOffset>
                </wp:positionH>
                <wp:positionV relativeFrom="paragraph">
                  <wp:posOffset>3354070</wp:posOffset>
                </wp:positionV>
                <wp:extent cx="2896235" cy="2331718"/>
                <wp:effectExtent l="4444" t="4444" r="13970" b="6985"/>
                <wp:wrapNone/>
                <wp:docPr id="20" name="文本框 20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896235" cy="2331718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solidFill>
                            <a:srgbClr val="000000">
                              <a:alpha val="0"/>
                            </a:srgbClr>
                          </a:solidFill>
                          <a:prstDash val="solid"/>
                          <a:round/>
                        </a:ln>
                      </wps:spPr>
                      <wps:txbx id="21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提交资料：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  <w:t>1、在职职工：①《职工基本医疗保险参保登记表》（含增加、中断、终止、恢复、在职转退休）（加盖单位公章）②参保人员有效身份证件复印件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  <w:t>2、灵活就业人员：①有效身份证件②《职工基本医疗保险参保登记表》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20" o:spid="_x0000_s22" fillcolor="#FFFFFF" stroked="t" strokeweight="0.5pt" style="position:absolute;margin-left:39.549923pt;margin-top:264.1pt;width:228.05003pt;height:183.59985pt;z-index:434;mso-position-horizontal:absolute;mso-position-vertical:absolute;mso-wrap-style:square;">
                <v:stroke color="#000000"/>
                <v:textbox id="854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提交资料：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  <w:t>1、在职职工：①《职工基本医疗保险参保登记表》（含增加、中断、终止、恢复、在职转退休）（加盖单位公章）②参保人员有效身份证件复印件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  <w:t>2、灵活就业人员：①有效身份证件②《职工基本医疗保险参保登记表》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436" behindDoc="0" locked="0" layoutInCell="1" hidden="0" allowOverlap="1">
                <wp:simplePos x="0" y="0"/>
                <wp:positionH relativeFrom="column">
                  <wp:posOffset>-176529</wp:posOffset>
                </wp:positionH>
                <wp:positionV relativeFrom="paragraph">
                  <wp:posOffset>2856230</wp:posOffset>
                </wp:positionV>
                <wp:extent cx="4234815" cy="3292473"/>
                <wp:effectExtent l="6350" t="259715" r="6985" b="10160"/>
                <wp:wrapNone/>
                <wp:docPr id="21" name="椭圆形标注 21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H="1" rot="10800000">
                          <a:off x="0" y="0"/>
                          <a:ext cx="4234815" cy="3292473"/>
                        </a:xfrm>
                        <a:prstGeom prst="wedgeEllipseCallout">
                          <a:avLst>
                            <a:gd name="adj1" fmla="val -23444"/>
                            <a:gd name="adj2" fmla="val 57601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 id="23"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63" id="椭圆形标注 21" o:spid="_x0000_s24" filled="f" stroked="t" strokeweight="1.0pt" adj="5736,23242" style="position:absolute;margin-left:-13.899922pt;margin-top:224.9pt;width:333.45pt;height:259.24985pt;rotation:180.0;flip:x;z-index:436;mso-position-horizontal:absolute;mso-position-vertical:absolute;mso-wrap-style:square;">
                <v:stroke color="#000000"/>
                <v:textbox id="855" inset="2.54mm,1.27mm,2.54mm,1.27mm" o:insetmode="custom" style="layout-flow:horizontal;v-text-anchor:middle;"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438" behindDoc="0" locked="0" layoutInCell="1" hidden="0" allowOverlap="1">
                <wp:simplePos x="0" y="0"/>
                <wp:positionH relativeFrom="column">
                  <wp:posOffset>3032760</wp:posOffset>
                </wp:positionH>
                <wp:positionV relativeFrom="paragraph">
                  <wp:posOffset>6707505</wp:posOffset>
                </wp:positionV>
                <wp:extent cx="897255" cy="1905"/>
                <wp:effectExtent l="0" t="53975" r="17145" b="58419"/>
                <wp:wrapNone/>
                <wp:docPr id="22" name="直接箭头连接符 22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H="1" flipV="1" rot="0">
                          <a:off x="0" y="0"/>
                          <a:ext cx="897255" cy="1905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22" o:spid="_x0000_s25" filled="f" stroked="t" strokeweight="1.5pt" style="position:absolute;margin-left:238.80002pt;margin-top:528.15pt;width:70.649994pt;height:0.15008545pt;flip:x y;z-index:438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432" behindDoc="0" locked="0" layoutInCell="1" hidden="0" allowOverlap="1">
                <wp:simplePos x="0" y="0"/>
                <wp:positionH relativeFrom="column">
                  <wp:posOffset>80645</wp:posOffset>
                </wp:positionH>
                <wp:positionV relativeFrom="paragraph">
                  <wp:posOffset>6490970</wp:posOffset>
                </wp:positionV>
                <wp:extent cx="2843529" cy="438150"/>
                <wp:effectExtent l="6350" t="6350" r="7620" b="12700"/>
                <wp:wrapNone/>
                <wp:docPr id="19" name="圆角矩形 19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843529" cy="438150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19" o:spid="_x0000_s26" filled="f" stroked="t" strokeweight="1.0pt" adj="3600" style="position:absolute;margin-left:6.3500004pt;margin-top:511.1pt;width:223.89992pt;height:34.5pt;z-index:432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430" behindDoc="0" locked="0" layoutInCell="1" hidden="0" allowOverlap="1">
                <wp:simplePos x="0" y="0"/>
                <wp:positionH relativeFrom="column">
                  <wp:posOffset>128270</wp:posOffset>
                </wp:positionH>
                <wp:positionV relativeFrom="paragraph">
                  <wp:posOffset>6494780</wp:posOffset>
                </wp:positionV>
                <wp:extent cx="2781300" cy="419100"/>
                <wp:wrapNone/>
                <wp:docPr id="18" name="文本框 18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781300" cy="419100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27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单位专管员及时去税务部门缴费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18" o:spid="_x0000_s28" fillcolor="#FFFFFF" stroked="f" strokeweight="0.5pt" style="position:absolute;margin-left:10.1pt;margin-top:511.40002pt;width:219.0pt;height:33.0pt;z-index:430;mso-position-horizontal:absolute;mso-position-vertical:absolute;mso-wrap-style:square;">
                <v:stroke/>
                <v:textbox id="856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单位专管员及时去税务部门缴费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428" behindDoc="0" locked="0" layoutInCell="1" hidden="0" allowOverlap="1">
                <wp:simplePos x="0" y="0"/>
                <wp:positionH relativeFrom="column">
                  <wp:posOffset>4893310</wp:posOffset>
                </wp:positionH>
                <wp:positionV relativeFrom="paragraph">
                  <wp:posOffset>4327525</wp:posOffset>
                </wp:positionV>
                <wp:extent cx="8254" cy="956308"/>
                <wp:effectExtent l="46355" t="0" r="59688" b="15240"/>
                <wp:wrapNone/>
                <wp:docPr id="1" name="直接箭头连接符 1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8254" cy="956308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1" o:spid="_x0000_s29" filled="f" stroked="t" strokeweight="1.5pt" style="position:absolute;margin-left:385.3pt;margin-top:340.75pt;width:0.64993286pt;height:75.299866pt;z-index:428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424" behindDoc="0" locked="0" layoutInCell="1" hidden="0" allowOverlap="1">
                <wp:simplePos x="0" y="0"/>
                <wp:positionH relativeFrom="column">
                  <wp:posOffset>4158615</wp:posOffset>
                </wp:positionH>
                <wp:positionV relativeFrom="paragraph">
                  <wp:posOffset>5513705</wp:posOffset>
                </wp:positionV>
                <wp:extent cx="1571625" cy="1977389"/>
                <wp:effectExtent l="0" t="0" r="9525" b="3810"/>
                <wp:wrapNone/>
                <wp:docPr id="5" name="文本框 5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571625" cy="1977389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30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生成征缴单：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窗口工作人员进行征集生成，生成征集信息后生成征缴单，办结。单位也可自行打印征缴单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5" o:spid="_x0000_s31" fillcolor="#FFFFFF" stroked="f" strokeweight="0.5pt" style="position:absolute;margin-left:327.45pt;margin-top:434.15002pt;width:123.75pt;height:155.69994pt;z-index:424;mso-position-horizontal:absolute;mso-position-vertical:absolute;mso-wrap-style:square;">
                <v:stroke/>
                <v:textbox id="857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生成征缴单：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窗口工作人员进行征集生成，生成征集信息后生成征缴单，办结。单位也可自行打印征缴单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410" behindDoc="0" locked="0" layoutInCell="1" hidden="0" allowOverlap="1">
                <wp:simplePos x="0" y="0"/>
                <wp:positionH relativeFrom="column">
                  <wp:posOffset>4088765</wp:posOffset>
                </wp:positionH>
                <wp:positionV relativeFrom="paragraph">
                  <wp:posOffset>958215</wp:posOffset>
                </wp:positionV>
                <wp:extent cx="1477643" cy="1539240"/>
                <wp:effectExtent l="6350" t="6350" r="20955" b="16510"/>
                <wp:wrapNone/>
                <wp:docPr id="11" name="圆角矩形 11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477643" cy="1539240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11" o:spid="_x0000_s32" filled="f" stroked="t" strokeweight="1.0pt" adj="3600" style="position:absolute;margin-left:321.95pt;margin-top:75.45pt;width:116.34986pt;height:121.200005pt;z-index:410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404" behindDoc="0" locked="0" layoutInCell="1" hidden="0" allowOverlap="1">
                <wp:simplePos x="0" y="0"/>
                <wp:positionH relativeFrom="column">
                  <wp:posOffset>4139565</wp:posOffset>
                </wp:positionH>
                <wp:positionV relativeFrom="paragraph">
                  <wp:posOffset>1024255</wp:posOffset>
                </wp:positionV>
                <wp:extent cx="1343025" cy="1405890"/>
                <wp:effectExtent l="0" t="0" r="9525" b="3810"/>
                <wp:wrapNone/>
                <wp:docPr id="23" name="文本框 23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343025" cy="1405890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33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材料不齐全的，一次性告知；不符合规定的，予以退回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23" o:spid="_x0000_s34" fillcolor="#FFFFFF" stroked="f" strokeweight="0.5pt" style="position:absolute;margin-left:325.95pt;margin-top:80.65pt;width:105.75pt;height:110.700005pt;z-index:404;mso-position-horizontal:absolute;mso-position-vertical:absolute;mso-wrap-style:square;">
                <v:stroke/>
                <v:textbox id="858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材料不齐全的，一次性告知；不符合规定的，予以退回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422" behindDoc="0" locked="0" layoutInCell="1" hidden="0" allowOverlap="1">
                <wp:simplePos x="0" y="0"/>
                <wp:positionH relativeFrom="column">
                  <wp:posOffset>3660140</wp:posOffset>
                </wp:positionH>
                <wp:positionV relativeFrom="paragraph">
                  <wp:posOffset>2414904</wp:posOffset>
                </wp:positionV>
                <wp:extent cx="417192" cy="452120"/>
                <wp:effectExtent l="6985" t="6350" r="13970" b="17779"/>
                <wp:wrapNone/>
                <wp:docPr id="24" name="直接箭头连接符 24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417192" cy="452120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24" o:spid="_x0000_s35" filled="f" stroked="t" strokeweight="1.5pt" style="position:absolute;margin-left:288.20004pt;margin-top:190.14992pt;width:32.849762pt;height:35.600006pt;z-index:422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402" behindDoc="0" locked="0" layoutInCell="1" hidden="0" allowOverlap="1">
                <wp:simplePos x="0" y="0"/>
                <wp:positionH relativeFrom="column">
                  <wp:posOffset>2072640</wp:posOffset>
                </wp:positionH>
                <wp:positionV relativeFrom="paragraph">
                  <wp:posOffset>1123315</wp:posOffset>
                </wp:positionV>
                <wp:extent cx="1543050" cy="1225550"/>
                <wp:effectExtent l="4444" t="4444" r="14604" b="8255"/>
                <wp:wrapNone/>
                <wp:docPr id="25" name="文本框 25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543050" cy="1225550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solidFill>
                            <a:srgbClr val="000000">
                              <a:alpha val="0"/>
                            </a:srgbClr>
                          </a:solidFill>
                          <a:prstDash val="solid"/>
                          <a:round/>
                        </a:ln>
                      </wps:spPr>
                      <wps:txbx id="36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资料受理：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对申报材料予以受理（随来随受理）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25" o:spid="_x0000_s37" fillcolor="#FFFFFF" stroked="t" strokeweight="0.5pt" style="position:absolute;margin-left:163.2pt;margin-top:88.45pt;width:121.5pt;height:96.5pt;z-index:402;mso-position-horizontal:absolute;mso-position-vertical:absolute;mso-wrap-style:square;">
                <v:stroke color="#000000"/>
                <v:textbox id="859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资料受理：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对申报材料予以受理（随来随受理）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408" behindDoc="0" locked="0" layoutInCell="1" hidden="0" allowOverlap="1">
                <wp:simplePos x="0" y="0"/>
                <wp:positionH relativeFrom="column">
                  <wp:posOffset>2021839</wp:posOffset>
                </wp:positionH>
                <wp:positionV relativeFrom="paragraph">
                  <wp:posOffset>1036320</wp:posOffset>
                </wp:positionV>
                <wp:extent cx="1611630" cy="1369695"/>
                <wp:effectExtent l="6350" t="6350" r="20320" b="14604"/>
                <wp:wrapNone/>
                <wp:docPr id="26" name="圆角矩形 26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611630" cy="1369695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26" o:spid="_x0000_s38" filled="f" stroked="t" strokeweight="1.0pt" adj="3600" style="position:absolute;margin-left:159.19992pt;margin-top:81.6pt;width:126.90001pt;height:107.85pt;z-index:408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426" behindDoc="0" locked="0" layoutInCell="1" hidden="0" allowOverlap="1">
                <wp:simplePos x="0" y="0"/>
                <wp:positionH relativeFrom="column">
                  <wp:posOffset>4088765</wp:posOffset>
                </wp:positionH>
                <wp:positionV relativeFrom="paragraph">
                  <wp:posOffset>5429884</wp:posOffset>
                </wp:positionV>
                <wp:extent cx="1696717" cy="2167889"/>
                <wp:effectExtent l="6350" t="6350" r="11430" b="16510"/>
                <wp:wrapNone/>
                <wp:docPr id="27" name="圆角矩形 27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696717" cy="2167889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27" o:spid="_x0000_s39" filled="f" stroked="t" strokeweight="1.0pt" adj="3600" style="position:absolute;margin-left:321.95pt;margin-top:427.54993pt;width:133.59976pt;height:170.69994pt;z-index:426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420" behindDoc="0" locked="0" layoutInCell="1" hidden="0" allowOverlap="1">
                <wp:simplePos x="0" y="0"/>
                <wp:positionH relativeFrom="column">
                  <wp:posOffset>4136390</wp:posOffset>
                </wp:positionH>
                <wp:positionV relativeFrom="paragraph">
                  <wp:posOffset>2906395</wp:posOffset>
                </wp:positionV>
                <wp:extent cx="1477643" cy="1236343"/>
                <wp:effectExtent l="6350" t="6350" r="20955" b="14604"/>
                <wp:wrapNone/>
                <wp:docPr id="28" name="圆角矩形 28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477643" cy="1236343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28" o:spid="_x0000_s40" filled="f" stroked="t" strokeweight="1.0pt" adj="3600" style="position:absolute;margin-left:325.7pt;margin-top:228.85002pt;width:116.34986pt;height:97.34985pt;z-index:420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418" behindDoc="0" locked="0" layoutInCell="1" hidden="0" allowOverlap="1">
                <wp:simplePos x="0" y="0"/>
                <wp:positionH relativeFrom="column">
                  <wp:posOffset>4187190</wp:posOffset>
                </wp:positionH>
                <wp:positionV relativeFrom="paragraph">
                  <wp:posOffset>2926714</wp:posOffset>
                </wp:positionV>
                <wp:extent cx="1343025" cy="1269364"/>
                <wp:effectExtent l="0" t="0" r="9525" b="6985"/>
                <wp:wrapNone/>
                <wp:docPr id="29" name="文本框 29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343025" cy="1269364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41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材料齐全的，申报正确的，窗口人员复核通过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29" o:spid="_x0000_s42" fillcolor="#FFFFFF" stroked="f" strokeweight="0.5pt" style="position:absolute;margin-left:329.7pt;margin-top:230.44992pt;width:105.75pt;height:99.94993pt;z-index:418;mso-position-horizontal:absolute;mso-position-vertical:absolute;mso-wrap-style:square;">
                <v:stroke/>
                <v:textbox id="860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材料齐全的，申报正确的，窗口人员复核通过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406" behindDoc="0" locked="0" layoutInCell="1" hidden="0" allowOverlap="1">
                <wp:simplePos x="0" y="0"/>
                <wp:positionH relativeFrom="column">
                  <wp:posOffset>-102235</wp:posOffset>
                </wp:positionH>
                <wp:positionV relativeFrom="paragraph">
                  <wp:posOffset>934719</wp:posOffset>
                </wp:positionV>
                <wp:extent cx="1669414" cy="1591310"/>
                <wp:effectExtent l="6350" t="6350" r="19684" b="21590"/>
                <wp:wrapNone/>
                <wp:docPr id="30" name="圆角矩形 30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669414" cy="1591310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30" o:spid="_x0000_s43" filled="f" stroked="t" strokeweight="1.0pt" adj="3600" style="position:absolute;margin-left:-8.05pt;margin-top:73.59992pt;width:131.44992pt;height:125.30001pt;z-index:406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414" behindDoc="0" locked="0" layoutInCell="1" hidden="0" allowOverlap="1">
                <wp:simplePos x="0" y="0"/>
                <wp:positionH relativeFrom="column">
                  <wp:posOffset>3691254</wp:posOffset>
                </wp:positionH>
                <wp:positionV relativeFrom="paragraph">
                  <wp:posOffset>1631313</wp:posOffset>
                </wp:positionV>
                <wp:extent cx="343533" cy="3809"/>
                <wp:effectExtent l="0" t="52705" r="18415" b="57785"/>
                <wp:wrapNone/>
                <wp:docPr id="31" name="直接箭头连接符 31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V="1" rot="21600000">
                          <a:off x="0" y="0"/>
                          <a:ext cx="343533" cy="3809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31" o:spid="_x0000_s44" filled="f" stroked="t" strokeweight="1.5pt" style="position:absolute;margin-left:290.64993pt;margin-top:128.44983pt;width:27.049866pt;height:0.29992676pt;flip:y;z-index:414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416" behindDoc="0" locked="0" layoutInCell="1" hidden="0" allowOverlap="1">
                <wp:simplePos x="0" y="0"/>
                <wp:positionH relativeFrom="column">
                  <wp:posOffset>3670935</wp:posOffset>
                </wp:positionH>
                <wp:positionV relativeFrom="paragraph">
                  <wp:posOffset>1801492</wp:posOffset>
                </wp:positionV>
                <wp:extent cx="363855" cy="634"/>
                <wp:effectExtent l="0" t="53975" r="17145" b="60325"/>
                <wp:wrapNone/>
                <wp:docPr id="32" name="直接箭头连接符 32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H="1" rot="21600000">
                          <a:off x="0" y="0"/>
                          <a:ext cx="363855" cy="635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32" o:spid="_x0000_s45" filled="f" stroked="t" strokeweight="1.5pt" style="position:absolute;margin-left:289.05002pt;margin-top:141.84976pt;width:28.649994pt;height:0.049987793pt;flip:x;z-index:416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412" behindDoc="0" locked="0" layoutInCell="1" hidden="0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1726563</wp:posOffset>
                </wp:positionV>
                <wp:extent cx="343535" cy="3809"/>
                <wp:effectExtent l="0" t="52705" r="18415" b="57785"/>
                <wp:wrapNone/>
                <wp:docPr id="33" name="直接箭头连接符 33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V="1" rot="21600000">
                          <a:off x="0" y="0"/>
                          <a:ext cx="343535" cy="3809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33" o:spid="_x0000_s46" filled="f" stroked="t" strokeweight="1.5pt" style="position:absolute;margin-left:127.9pt;margin-top:135.94983pt;width:27.05001pt;height:0.29992676pt;flip:y;z-index:412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400" behindDoc="0" locked="0" layoutInCell="1" hidden="0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1002664</wp:posOffset>
                </wp:positionV>
                <wp:extent cx="1513840" cy="1458594"/>
                <wp:effectExtent l="0" t="0" r="10160" b="8255"/>
                <wp:wrapNone/>
                <wp:docPr id="34" name="文本框 34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513840" cy="1458594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47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资料申报：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在网报系统中填报并提交增人信息后，提交以下材料来前台办理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34" o:spid="_x0000_s48" fillcolor="#FFFFFF" stroked="f" strokeweight="0.5pt" style="position:absolute;margin-left:-0.3pt;margin-top:78.94992pt;width:119.2pt;height:114.84993pt;z-index:400;mso-position-horizontal:absolute;mso-position-vertical:absolute;mso-wrap-style:square;">
                <v:stroke/>
                <v:textbox id="861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资料申报：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在网报系统中填报并提交增人信息后，提交以下材料来前台办理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  <w:t>职工参保登记流程图</w:t>
      </w:r>
    </w:p>
    <w:p>
      <w:pPr>
        <w:tabs>
          <w:tab w:val="left" w:pos="5266"/>
        </w:tabs>
        <w:rPr>
          <w:rFonts w:eastAsia="宋体" w:hint="eastAsia"/>
          <w:lang w:eastAsia="zh-CN"/>
        </w:rPr>
        <w:sectPr>
          <w:pgSz w:w="11906" w:h="16838"/>
          <w:pgMar w:top="2098" w:right="1474" w:bottom="1984" w:left="1587" w:header="851" w:footer="992" w:gutter="0"/>
          <w:cols w:num="1" w:space="425"/>
          <w:docGrid w:type="lines" w:linePitch="312" w:charSpace="0"/>
        </w:sectPr>
      </w:pPr>
    </w:p>
    <w:p>
      <w:pPr>
        <w:jc w:val="center"/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460" behindDoc="0" locked="0" layoutInCell="1" hidden="0" allowOverlap="1">
                <wp:simplePos x="0" y="0"/>
                <wp:positionH relativeFrom="column">
                  <wp:posOffset>4003040</wp:posOffset>
                </wp:positionH>
                <wp:positionV relativeFrom="paragraph">
                  <wp:posOffset>3021330</wp:posOffset>
                </wp:positionV>
                <wp:extent cx="1477643" cy="1308735"/>
                <wp:effectExtent l="6350" t="6350" r="20955" b="18415"/>
                <wp:wrapNone/>
                <wp:docPr id="35" name="圆角矩形 35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477643" cy="1308735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35" o:spid="_x0000_s49" filled="f" stroked="t" strokeweight="1.0pt" adj="3600" style="position:absolute;margin-left:315.2pt;margin-top:237.90001pt;width:116.34986pt;height:103.05002pt;z-index:460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458" behindDoc="0" locked="0" layoutInCell="1" hidden="0" allowOverlap="1">
                <wp:simplePos x="0" y="0"/>
                <wp:positionH relativeFrom="column">
                  <wp:posOffset>4077970</wp:posOffset>
                </wp:positionH>
                <wp:positionV relativeFrom="paragraph">
                  <wp:posOffset>3083560</wp:posOffset>
                </wp:positionV>
                <wp:extent cx="1343025" cy="1282065"/>
                <wp:effectExtent l="0" t="0" r="9525" b="13335"/>
                <wp:wrapNone/>
                <wp:docPr id="36" name="文本框 36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343025" cy="1282065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50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材料齐全的，申报正确的，窗口人员复核通过，办结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36" o:spid="_x0000_s51" fillcolor="#FFFFFF" stroked="f" strokeweight="0.5pt" style="position:absolute;margin-left:321.1pt;margin-top:242.8pt;width:105.75pt;height:100.950005pt;z-index:458;mso-position-horizontal:absolute;mso-position-vertical:absolute;mso-wrap-style:square;">
                <v:stroke/>
                <v:textbox id="862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材料齐全的，申报正确的，窗口人员复核通过，办结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462" behindDoc="0" locked="0" layoutInCell="1" hidden="0" allowOverlap="1">
                <wp:simplePos x="0" y="0"/>
                <wp:positionH relativeFrom="column">
                  <wp:posOffset>3482340</wp:posOffset>
                </wp:positionH>
                <wp:positionV relativeFrom="paragraph">
                  <wp:posOffset>2555875</wp:posOffset>
                </wp:positionV>
                <wp:extent cx="446405" cy="459105"/>
                <wp:effectExtent l="6985" t="6350" r="3810" b="10795"/>
                <wp:wrapNone/>
                <wp:docPr id="37" name="直接箭头连接符 37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446405" cy="459105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37" o:spid="_x0000_s52" filled="f" stroked="t" strokeweight="1.5pt" style="position:absolute;margin-left:274.2pt;margin-top:201.25pt;width:35.150024pt;height:36.15001pt;z-index:462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444" behindDoc="0" locked="0" layoutInCell="1" hidden="0" allowOverlap="1">
                <wp:simplePos x="0" y="0"/>
                <wp:positionH relativeFrom="column">
                  <wp:posOffset>4072890</wp:posOffset>
                </wp:positionH>
                <wp:positionV relativeFrom="paragraph">
                  <wp:posOffset>1141095</wp:posOffset>
                </wp:positionV>
                <wp:extent cx="1247775" cy="1457960"/>
                <wp:effectExtent l="0" t="0" r="9525" b="8889"/>
                <wp:wrapNone/>
                <wp:docPr id="38" name="文本框 38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247775" cy="1457960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53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材料不齐全的，一次性告知；不符合规定的，予以退回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38" o:spid="_x0000_s54" fillcolor="#FFFFFF" stroked="f" strokeweight="0.5pt" style="position:absolute;margin-left:320.7pt;margin-top:89.85pt;width:98.25pt;height:114.80002pt;z-index:444;mso-position-horizontal:absolute;mso-position-vertical:absolute;mso-wrap-style:square;">
                <v:stroke/>
                <v:textbox id="863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材料不齐全的，一次性告知；不符合规定的，予以退回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450" behindDoc="0" locked="0" layoutInCell="1" hidden="0" allowOverlap="1">
                <wp:simplePos x="0" y="0"/>
                <wp:positionH relativeFrom="column">
                  <wp:posOffset>3952875</wp:posOffset>
                </wp:positionH>
                <wp:positionV relativeFrom="paragraph">
                  <wp:posOffset>1070610</wp:posOffset>
                </wp:positionV>
                <wp:extent cx="1449705" cy="1591310"/>
                <wp:effectExtent l="6350" t="6350" r="10795" b="21590"/>
                <wp:wrapNone/>
                <wp:docPr id="39" name="圆角矩形 39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449705" cy="1591310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39" o:spid="_x0000_s55" filled="f" stroked="t" strokeweight="1.0pt" adj="3600" style="position:absolute;margin-left:311.25pt;margin-top:84.3pt;width:114.15001pt;height:125.299995pt;z-index:450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448" behindDoc="0" locked="0" layoutInCell="1" hidden="0" allowOverlap="1">
                <wp:simplePos x="0" y="0"/>
                <wp:positionH relativeFrom="column">
                  <wp:posOffset>59688</wp:posOffset>
                </wp:positionH>
                <wp:positionV relativeFrom="paragraph">
                  <wp:posOffset>1278889</wp:posOffset>
                </wp:positionV>
                <wp:extent cx="1402080" cy="1114425"/>
                <wp:effectExtent l="6350" t="6350" r="20320" b="22225"/>
                <wp:wrapNone/>
                <wp:docPr id="40" name="圆角矩形 40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402080" cy="1114425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40" o:spid="_x0000_s56" filled="f" stroked="t" strokeweight="1.0pt" adj="3600" style="position:absolute;margin-left:4.6998425pt;margin-top:100.69993pt;width:110.40001pt;height:87.75pt;z-index:448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446" behindDoc="0" locked="0" layoutInCell="1" hidden="0" allowOverlap="1">
                <wp:simplePos x="0" y="0"/>
                <wp:positionH relativeFrom="column">
                  <wp:posOffset>2021839</wp:posOffset>
                </wp:positionH>
                <wp:positionV relativeFrom="paragraph">
                  <wp:posOffset>1230630</wp:posOffset>
                </wp:positionV>
                <wp:extent cx="1374139" cy="1296669"/>
                <wp:effectExtent l="6350" t="6350" r="10160" b="11430"/>
                <wp:wrapNone/>
                <wp:docPr id="41" name="圆角矩形 41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374139" cy="1296669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41" o:spid="_x0000_s57" filled="f" stroked="t" strokeweight="1.0pt" adj="3600" style="position:absolute;margin-left:159.19992pt;margin-top:96.90001pt;width:108.19993pt;height:102.09993pt;z-index:446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468" behindDoc="0" locked="0" layoutInCell="1" hidden="0" allowOverlap="1">
                <wp:simplePos x="0" y="0"/>
                <wp:positionH relativeFrom="column">
                  <wp:posOffset>4100829</wp:posOffset>
                </wp:positionH>
                <wp:positionV relativeFrom="paragraph">
                  <wp:posOffset>5197475</wp:posOffset>
                </wp:positionV>
                <wp:extent cx="1372869" cy="1228090"/>
                <wp:effectExtent l="0" t="0" r="17779" b="10160"/>
                <wp:wrapNone/>
                <wp:docPr id="42" name="文本框 42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372869" cy="1228090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58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乡镇办便民服务中心（或参保人）及时去税务部门缴费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42" o:spid="_x0000_s59" fillcolor="#FFFFFF" stroked="f" strokeweight="0.5pt" style="position:absolute;margin-left:322.89993pt;margin-top:409.25pt;width:108.09993pt;height:96.70001pt;z-index:468;mso-position-horizontal:absolute;mso-position-vertical:absolute;mso-wrap-style:square;">
                <v:stroke/>
                <v:textbox id="864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乡镇办便民服务中心（或参保人）及时去税务部门缴费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470" behindDoc="0" locked="0" layoutInCell="1" hidden="0" allowOverlap="1">
                <wp:simplePos x="0" y="0"/>
                <wp:positionH relativeFrom="column">
                  <wp:posOffset>4050665</wp:posOffset>
                </wp:positionH>
                <wp:positionV relativeFrom="paragraph">
                  <wp:posOffset>5087620</wp:posOffset>
                </wp:positionV>
                <wp:extent cx="1477643" cy="1431288"/>
                <wp:effectExtent l="6350" t="6350" r="20955" b="10160"/>
                <wp:wrapNone/>
                <wp:docPr id="43" name="圆角矩形 43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477643" cy="1431288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43" o:spid="_x0000_s60" filled="f" stroked="t" strokeweight="1.0pt" adj="3600" style="position:absolute;margin-left:318.95pt;margin-top:400.6pt;width:116.34986pt;height:112.69986pt;z-index:470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472" behindDoc="0" locked="0" layoutInCell="1" hidden="0" allowOverlap="1">
                <wp:simplePos x="0" y="0"/>
                <wp:positionH relativeFrom="column">
                  <wp:posOffset>4787265</wp:posOffset>
                </wp:positionH>
                <wp:positionV relativeFrom="paragraph">
                  <wp:posOffset>4444998</wp:posOffset>
                </wp:positionV>
                <wp:extent cx="5713" cy="561975"/>
                <wp:effectExtent l="48894" t="0" r="59688" b="9525"/>
                <wp:wrapNone/>
                <wp:docPr id="44" name="直接箭头连接符 44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713" cy="561975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44" o:spid="_x0000_s61" filled="f" stroked="t" strokeweight="1.5pt" style="position:absolute;margin-left:376.95pt;margin-top:349.99985pt;width:0.44985962pt;height:44.25003pt;z-index:472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466" behindDoc="0" locked="0" layoutInCell="1" hidden="0" allowOverlap="1">
                <wp:simplePos x="0" y="0"/>
                <wp:positionH relativeFrom="column">
                  <wp:posOffset>862965</wp:posOffset>
                </wp:positionH>
                <wp:positionV relativeFrom="paragraph">
                  <wp:posOffset>3225800</wp:posOffset>
                </wp:positionV>
                <wp:extent cx="1943735" cy="1275715"/>
                <wp:wrapNone/>
                <wp:docPr id="45" name="文本框 45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943735" cy="1275715"/>
                        </a:xfrm>
                        <a:prstGeom prst="rect"/>
                        <a:noFill/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62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提交资料：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  <w:t>有效身份证件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  <w:t>《城乡居民基本医疗保险参保登记表》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45" o:spid="_x0000_s63" filled="f" stroked="f" strokeweight="0.5pt" style="position:absolute;margin-left:67.95pt;margin-top:254.00002pt;width:153.05pt;height:100.45001pt;z-index:466;mso-position-horizontal:absolute;mso-position-vertical:absolute;mso-wrap-style:square;">
                <v:stroke/>
                <v:textbox id="865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提交资料：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  <w:t>有效身份证件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  <w:t>《城乡居民基本医疗保险参保登记表》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464" behindDoc="0" locked="0" layoutInCell="1" hidden="0" allowOverlap="1">
                <wp:simplePos x="0" y="0"/>
                <wp:positionH relativeFrom="column">
                  <wp:posOffset>309245</wp:posOffset>
                </wp:positionH>
                <wp:positionV relativeFrom="paragraph">
                  <wp:posOffset>2838450</wp:posOffset>
                </wp:positionV>
                <wp:extent cx="3009900" cy="2152650"/>
                <wp:effectExtent l="6350" t="279400" r="12700" b="6350"/>
                <wp:wrapNone/>
                <wp:docPr id="46" name="椭圆形标注 46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H="1" rot="10800000">
                          <a:off x="0" y="0"/>
                          <a:ext cx="3009900" cy="2152650"/>
                        </a:xfrm>
                        <a:prstGeom prst="wedgeEllipseCallout">
                          <a:avLst>
                            <a:gd name="adj1" fmla="val -20814"/>
                            <a:gd name="adj2" fmla="val 62500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 id="64"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63" id="椭圆形标注 46" o:spid="_x0000_s65" filled="f" stroked="t" strokeweight="1.0pt" adj="6304,24300" style="position:absolute;margin-left:24.35pt;margin-top:223.5pt;width:237.0pt;height:169.5pt;rotation:180.0;flip:x;z-index:464;mso-position-horizontal:absolute;mso-position-vertical:absolute;mso-wrap-style:square;">
                <v:stroke color="#000000"/>
                <v:textbox id="866" inset="2.54mm,1.27mm,2.54mm,1.27mm" o:insetmode="custom" style="layout-flow:horizontal;v-text-anchor:middle;"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452" behindDoc="0" locked="0" layoutInCell="1" hidden="0" allowOverlap="1">
                <wp:simplePos x="0" y="0"/>
                <wp:positionH relativeFrom="column">
                  <wp:posOffset>1576705</wp:posOffset>
                </wp:positionH>
                <wp:positionV relativeFrom="paragraph">
                  <wp:posOffset>1840863</wp:posOffset>
                </wp:positionV>
                <wp:extent cx="343535" cy="3809"/>
                <wp:effectExtent l="0" t="52705" r="18415" b="57785"/>
                <wp:wrapNone/>
                <wp:docPr id="47" name="直接箭头连接符 47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V="1" rot="21600000">
                          <a:off x="0" y="0"/>
                          <a:ext cx="343535" cy="3809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47" o:spid="_x0000_s66" filled="f" stroked="t" strokeweight="1.5pt" style="position:absolute;margin-left:124.15pt;margin-top:144.94983pt;width:27.05001pt;height:0.29992676pt;flip:y;z-index:452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454" behindDoc="0" locked="0" layoutInCell="1" hidden="0" allowOverlap="1">
                <wp:simplePos x="0" y="0"/>
                <wp:positionH relativeFrom="column">
                  <wp:posOffset>3510279</wp:posOffset>
                </wp:positionH>
                <wp:positionV relativeFrom="paragraph">
                  <wp:posOffset>1745613</wp:posOffset>
                </wp:positionV>
                <wp:extent cx="343533" cy="3809"/>
                <wp:effectExtent l="0" t="52705" r="18415" b="57785"/>
                <wp:wrapNone/>
                <wp:docPr id="48" name="直接箭头连接符 48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V="1" rot="21600000">
                          <a:off x="0" y="0"/>
                          <a:ext cx="343533" cy="3809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48" o:spid="_x0000_s67" filled="f" stroked="t" strokeweight="1.5pt" style="position:absolute;margin-left:276.39993pt;margin-top:137.44983pt;width:27.049866pt;height:0.29992676pt;flip:y;z-index:454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456" behindDoc="0" locked="0" layoutInCell="1" hidden="0" allowOverlap="1">
                <wp:simplePos x="0" y="0"/>
                <wp:positionH relativeFrom="column">
                  <wp:posOffset>3489960</wp:posOffset>
                </wp:positionH>
                <wp:positionV relativeFrom="paragraph">
                  <wp:posOffset>1915792</wp:posOffset>
                </wp:positionV>
                <wp:extent cx="363855" cy="634"/>
                <wp:effectExtent l="0" t="53975" r="17145" b="60325"/>
                <wp:wrapNone/>
                <wp:docPr id="49" name="直接箭头连接符 49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H="1" rot="21600000">
                          <a:off x="0" y="0"/>
                          <a:ext cx="363855" cy="635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49" o:spid="_x0000_s68" filled="f" stroked="t" strokeweight="1.5pt" style="position:absolute;margin-left:274.80002pt;margin-top:150.84976pt;width:28.649994pt;height:0.049987793pt;flip:x;z-index:456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442" behindDoc="0" locked="0" layoutInCell="1" hidden="0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1292225</wp:posOffset>
                </wp:positionV>
                <wp:extent cx="1189989" cy="1266825"/>
                <wp:effectExtent l="0" t="0" r="10160" b="9525"/>
                <wp:wrapNone/>
                <wp:docPr id="50" name="文本框 50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189989" cy="1266825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69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资料受理：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对申报材料予以受理（随来随受理）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50" o:spid="_x0000_s70" fillcolor="#FFFFFF" stroked="f" strokeweight="0.5pt" style="position:absolute;margin-left:166.95pt;margin-top:101.75pt;width:93.69992pt;height:99.75001pt;z-index:442;mso-position-horizontal:absolute;mso-position-vertical:absolute;mso-wrap-style:square;">
                <v:stroke/>
                <v:textbox id="867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资料受理：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对申报材料予以受理（随来随受理）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440" behindDoc="0" locked="0" layoutInCell="1" hidden="0" allowOverlap="1">
                <wp:simplePos x="0" y="0"/>
                <wp:positionH relativeFrom="column">
                  <wp:posOffset>120015</wp:posOffset>
                </wp:positionH>
                <wp:positionV relativeFrom="paragraph">
                  <wp:posOffset>1377950</wp:posOffset>
                </wp:positionV>
                <wp:extent cx="1276350" cy="1096008"/>
                <wp:effectExtent l="0" t="0" r="0" b="8889"/>
                <wp:wrapNone/>
                <wp:docPr id="51" name="文本框 51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276350" cy="1096008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71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资料申报：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提交以下材料来前台办理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51" o:spid="_x0000_s72" fillcolor="#FFFFFF" stroked="f" strokeweight="0.5pt" style="position:absolute;margin-left:9.45pt;margin-top:108.5pt;width:100.5pt;height:86.299835pt;z-index:440;mso-position-horizontal:absolute;mso-position-vertical:absolute;mso-wrap-style:square;">
                <v:stroke/>
                <v:textbox id="868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资料申报：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提交以下材料来前台办理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  <w:t>城乡居民参保登记流程图</w:t>
      </w:r>
    </w:p>
    <w:p>
      <w:pPr>
        <w:sectPr>
          <w:pgSz w:w="11906" w:h="16838"/>
          <w:pgMar w:top="2098" w:right="1474" w:bottom="1984" w:left="1587" w:header="851" w:footer="992" w:gutter="0"/>
          <w:cols w:num="1" w:space="425"/>
          <w:docGrid w:type="lines" w:linePitch="312" w:charSpace="0"/>
        </w:sectPr>
      </w:pPr>
    </w:p>
    <w:p>
      <w:pPr>
        <w:jc w:val="center"/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506" behindDoc="0" locked="0" layoutInCell="1" hidden="0" allowOverlap="1">
                <wp:simplePos x="0" y="0"/>
                <wp:positionH relativeFrom="column">
                  <wp:posOffset>691515</wp:posOffset>
                </wp:positionH>
                <wp:positionV relativeFrom="paragraph">
                  <wp:posOffset>3269615</wp:posOffset>
                </wp:positionV>
                <wp:extent cx="2152650" cy="1295400"/>
                <wp:wrapNone/>
                <wp:docPr id="52" name="文本框 52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152650" cy="1295400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73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提交资料：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《基本医疗保险参保单位信息变更登记表》（加盖单位公章）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52" o:spid="_x0000_s74" fillcolor="#FFFFFF" stroked="f" strokeweight="0.5pt" style="position:absolute;margin-left:54.450005pt;margin-top:257.45pt;width:169.5pt;height:102.0pt;z-index:506;mso-position-horizontal:absolute;mso-position-vertical:absolute;mso-wrap-style:square;">
                <v:stroke/>
                <v:textbox id="869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提交资料：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《基本医疗保险参保单位信息变更登记表》（加盖单位公章）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496" behindDoc="0" locked="0" layoutInCell="1" hidden="0" allowOverlap="1">
                <wp:simplePos x="0" y="0"/>
                <wp:positionH relativeFrom="column">
                  <wp:posOffset>3501390</wp:posOffset>
                </wp:positionH>
                <wp:positionV relativeFrom="paragraph">
                  <wp:posOffset>2467610</wp:posOffset>
                </wp:positionV>
                <wp:extent cx="551180" cy="584834"/>
                <wp:effectExtent l="6985" t="6350" r="13335" b="18415"/>
                <wp:wrapNone/>
                <wp:docPr id="53" name="直接箭头连接符 53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51180" cy="584834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53" o:spid="_x0000_s75" filled="f" stroked="t" strokeweight="1.5pt" style="position:absolute;margin-left:275.7pt;margin-top:194.3pt;width:43.400024pt;height:46.049927pt;z-index:496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486" behindDoc="0" locked="0" layoutInCell="1" hidden="0" allowOverlap="1">
                <wp:simplePos x="0" y="0"/>
                <wp:positionH relativeFrom="column">
                  <wp:posOffset>1405255</wp:posOffset>
                </wp:positionH>
                <wp:positionV relativeFrom="paragraph">
                  <wp:posOffset>1789428</wp:posOffset>
                </wp:positionV>
                <wp:extent cx="343535" cy="3809"/>
                <wp:effectExtent l="0" t="52705" r="18415" b="57785"/>
                <wp:wrapNone/>
                <wp:docPr id="54" name="直接箭头连接符 54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V="1" rot="21600000">
                          <a:off x="0" y="0"/>
                          <a:ext cx="343535" cy="3809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54" o:spid="_x0000_s76" filled="f" stroked="t" strokeweight="1.5pt" style="position:absolute;margin-left:110.65pt;margin-top:140.89984pt;width:27.05001pt;height:0.29992676pt;flip:y;z-index:486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490" behindDoc="0" locked="0" layoutInCell="1" hidden="0" allowOverlap="1">
                <wp:simplePos x="0" y="0"/>
                <wp:positionH relativeFrom="column">
                  <wp:posOffset>3547110</wp:posOffset>
                </wp:positionH>
                <wp:positionV relativeFrom="paragraph">
                  <wp:posOffset>1864359</wp:posOffset>
                </wp:positionV>
                <wp:extent cx="363855" cy="634"/>
                <wp:effectExtent l="0" t="53975" r="17145" b="60325"/>
                <wp:wrapNone/>
                <wp:docPr id="55" name="直接箭头连接符 55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H="1" rot="21600000">
                          <a:off x="0" y="0"/>
                          <a:ext cx="363855" cy="635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55" o:spid="_x0000_s77" filled="f" stroked="t" strokeweight="1.5pt" style="position:absolute;margin-left:279.30002pt;margin-top:146.79993pt;width:28.649994pt;height:0.049987793pt;flip:x;z-index:490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488" behindDoc="0" locked="0" layoutInCell="1" hidden="0" allowOverlap="1">
                <wp:simplePos x="0" y="0"/>
                <wp:positionH relativeFrom="column">
                  <wp:posOffset>3567429</wp:posOffset>
                </wp:positionH>
                <wp:positionV relativeFrom="paragraph">
                  <wp:posOffset>1694178</wp:posOffset>
                </wp:positionV>
                <wp:extent cx="343533" cy="3809"/>
                <wp:effectExtent l="0" t="52705" r="18415" b="57785"/>
                <wp:wrapNone/>
                <wp:docPr id="56" name="直接箭头连接符 56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V="1" rot="21600000">
                          <a:off x="0" y="0"/>
                          <a:ext cx="343533" cy="3809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56" o:spid="_x0000_s78" filled="f" stroked="t" strokeweight="1.5pt" style="position:absolute;margin-left:280.89993pt;margin-top:133.39984pt;width:27.049866pt;height:0.29992676pt;flip:y;z-index:488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482" behindDoc="0" locked="0" layoutInCell="1" hidden="0" allowOverlap="1">
                <wp:simplePos x="0" y="0"/>
                <wp:positionH relativeFrom="column">
                  <wp:posOffset>4003040</wp:posOffset>
                </wp:positionH>
                <wp:positionV relativeFrom="paragraph">
                  <wp:posOffset>1033144</wp:posOffset>
                </wp:positionV>
                <wp:extent cx="1544953" cy="1543685"/>
                <wp:effectExtent l="6350" t="6350" r="10795" b="12064"/>
                <wp:wrapNone/>
                <wp:docPr id="57" name="圆角矩形 57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544953" cy="1543685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57" o:spid="_x0000_s79" filled="f" stroked="t" strokeweight="1.0pt" adj="3600" style="position:absolute;margin-left:315.2pt;margin-top:81.34992pt;width:121.64985pt;height:121.55002pt;z-index:482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478" behindDoc="0" locked="0" layoutInCell="1" hidden="0" allowOverlap="1">
                <wp:simplePos x="0" y="0"/>
                <wp:positionH relativeFrom="column">
                  <wp:posOffset>4069715</wp:posOffset>
                </wp:positionH>
                <wp:positionV relativeFrom="paragraph">
                  <wp:posOffset>1110615</wp:posOffset>
                </wp:positionV>
                <wp:extent cx="1343025" cy="1391919"/>
                <wp:effectExtent l="0" t="0" r="9525" b="17779"/>
                <wp:wrapNone/>
                <wp:docPr id="58" name="文本框 58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343025" cy="1391919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80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材料不齐全的，一次性告知；不符合规定的，予以退回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58" o:spid="_x0000_s81" fillcolor="#FFFFFF" stroked="f" strokeweight="0.5pt" style="position:absolute;margin-left:320.45pt;margin-top:87.45pt;width:105.75002pt;height:109.59993pt;z-index:478;mso-position-horizontal:absolute;mso-position-vertical:absolute;mso-wrap-style:square;">
                <v:stroke/>
                <v:textbox id="870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材料不齐全的，一次性告知；不符合规定的，予以退回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474" behindDoc="0" locked="0" layoutInCell="1" hidden="0" allowOverlap="1">
                <wp:simplePos x="0" y="0"/>
                <wp:positionH relativeFrom="column">
                  <wp:posOffset>-30480</wp:posOffset>
                </wp:positionH>
                <wp:positionV relativeFrom="paragraph">
                  <wp:posOffset>1250314</wp:posOffset>
                </wp:positionV>
                <wp:extent cx="1247775" cy="1162685"/>
                <wp:effectExtent l="0" t="0" r="9525" b="18415"/>
                <wp:wrapNone/>
                <wp:docPr id="59" name="文本框 59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247775" cy="1162685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82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资料申报：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提交以下材料来前台办理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59" o:spid="_x0000_s83" fillcolor="#FFFFFF" stroked="f" strokeweight="0.5pt" style="position:absolute;margin-left:-2.4pt;margin-top:98.44993pt;width:98.25pt;height:91.55001pt;z-index:474;mso-position-horizontal:absolute;mso-position-vertical:absolute;mso-wrap-style:square;">
                <v:stroke/>
                <v:textbox id="871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资料申报：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提交以下材料来前台办理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504" behindDoc="0" locked="0" layoutInCell="1" hidden="0" allowOverlap="1">
                <wp:simplePos x="0" y="0"/>
                <wp:positionH relativeFrom="column">
                  <wp:posOffset>98425</wp:posOffset>
                </wp:positionH>
                <wp:positionV relativeFrom="paragraph">
                  <wp:posOffset>2857500</wp:posOffset>
                </wp:positionV>
                <wp:extent cx="3201035" cy="2104390"/>
                <wp:effectExtent l="6350" t="272415" r="12064" b="23495"/>
                <wp:wrapNone/>
                <wp:docPr id="60" name="椭圆形标注 60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H="1" rot="10800000">
                          <a:off x="0" y="0"/>
                          <a:ext cx="3201035" cy="2104390"/>
                        </a:xfrm>
                        <a:prstGeom prst="wedgeEllipseCallout">
                          <a:avLst>
                            <a:gd name="adj1" fmla="val -20814"/>
                            <a:gd name="adj2" fmla="val 62500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 id="84"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63" id="椭圆形标注 60" o:spid="_x0000_s85" filled="f" stroked="t" strokeweight="1.0pt" adj="6304,24300" style="position:absolute;margin-left:7.7500005pt;margin-top:225.0pt;width:252.05pt;height:165.70001pt;rotation:180.0;flip:x;z-index:504;mso-position-horizontal:absolute;mso-position-vertical:absolute;mso-wrap-style:square;">
                <v:stroke color="#000000"/>
                <v:textbox id="872" inset="2.54mm,1.27mm,2.54mm,1.27mm" o:insetmode="custom" style="layout-flow:horizontal;v-text-anchor:middle;"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476" behindDoc="0" locked="0" layoutInCell="1" hidden="0" allowOverlap="1">
                <wp:simplePos x="0" y="0"/>
                <wp:positionH relativeFrom="column">
                  <wp:posOffset>1920240</wp:posOffset>
                </wp:positionH>
                <wp:positionV relativeFrom="paragraph">
                  <wp:posOffset>1231264</wp:posOffset>
                </wp:positionV>
                <wp:extent cx="1466850" cy="1163319"/>
                <wp:effectExtent l="4444" t="5080" r="14604" b="12700"/>
                <wp:wrapNone/>
                <wp:docPr id="61" name="文本框 61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466850" cy="1163319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solidFill>
                            <a:srgbClr val="000000">
                              <a:alpha val="0"/>
                            </a:srgbClr>
                          </a:solidFill>
                          <a:prstDash val="solid"/>
                          <a:round/>
                        </a:ln>
                      </wps:spPr>
                      <wps:txbx id="86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资料受理：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对申报材料予以受理（随来随受理）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61" o:spid="_x0000_s87" fillcolor="#FFFFFF" stroked="t" strokeweight="0.5pt" style="position:absolute;margin-left:151.2pt;margin-top:96.94993pt;width:115.5pt;height:91.59993pt;z-index:476;mso-position-horizontal:absolute;mso-position-vertical:absolute;mso-wrap-style:square;">
                <v:stroke color="#000000"/>
                <v:textbox id="873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资料受理：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对申报材料予以受理（随来随受理）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492" behindDoc="0" locked="0" layoutInCell="1" hidden="0" allowOverlap="1">
                <wp:simplePos x="0" y="0"/>
                <wp:positionH relativeFrom="column">
                  <wp:posOffset>4158615</wp:posOffset>
                </wp:positionH>
                <wp:positionV relativeFrom="paragraph">
                  <wp:posOffset>3145789</wp:posOffset>
                </wp:positionV>
                <wp:extent cx="1343025" cy="1437005"/>
                <wp:effectExtent l="0" t="0" r="9525" b="10795"/>
                <wp:wrapNone/>
                <wp:docPr id="62" name="文本框 62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343025" cy="1437005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88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材料齐全前台受理，成功后专管员在业务回执签字，办结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62" o:spid="_x0000_s89" fillcolor="#FFFFFF" stroked="f" strokeweight="0.5pt" style="position:absolute;margin-left:327.45pt;margin-top:247.69992pt;width:105.75pt;height:113.15pt;z-index:492;mso-position-horizontal:absolute;mso-position-vertical:absolute;mso-wrap-style:square;">
                <v:stroke/>
                <v:textbox id="874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材料齐全前台受理，成功后专管员在业务回执签字，办结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500" behindDoc="0" locked="0" layoutInCell="1" hidden="0" allowOverlap="1">
                <wp:simplePos x="0" y="0"/>
                <wp:positionH relativeFrom="column">
                  <wp:posOffset>4098290</wp:posOffset>
                </wp:positionH>
                <wp:positionV relativeFrom="paragraph">
                  <wp:posOffset>5488305</wp:posOffset>
                </wp:positionV>
                <wp:extent cx="1544953" cy="1038225"/>
                <wp:effectExtent l="6350" t="6350" r="10795" b="22225"/>
                <wp:wrapNone/>
                <wp:docPr id="63" name="圆角矩形 63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544953" cy="1038225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63" o:spid="_x0000_s90" filled="f" stroked="t" strokeweight="1.0pt" adj="3600" style="position:absolute;margin-left:322.7pt;margin-top:432.15pt;width:121.64985pt;height:81.75pt;z-index:500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502" behindDoc="0" locked="0" layoutInCell="1" hidden="0" allowOverlap="1">
                <wp:simplePos x="0" y="0"/>
                <wp:positionH relativeFrom="column">
                  <wp:posOffset>4844415</wp:posOffset>
                </wp:positionH>
                <wp:positionV relativeFrom="paragraph">
                  <wp:posOffset>4796790</wp:posOffset>
                </wp:positionV>
                <wp:extent cx="633" cy="561340"/>
                <wp:effectExtent l="53975" t="0" r="60325" b="10160"/>
                <wp:wrapNone/>
                <wp:docPr id="64" name="直接箭头连接符 64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634" cy="561340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64" o:spid="_x0000_s91" filled="f" stroked="t" strokeweight="1.5pt" style="position:absolute;margin-left:381.45pt;margin-top:377.69998pt;width:0.049865723pt;height:44.200012pt;z-index:502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498" behindDoc="0" locked="0" layoutInCell="1" hidden="0" allowOverlap="1">
                <wp:simplePos x="0" y="0"/>
                <wp:positionH relativeFrom="column">
                  <wp:posOffset>4196715</wp:posOffset>
                </wp:positionH>
                <wp:positionV relativeFrom="paragraph">
                  <wp:posOffset>5546090</wp:posOffset>
                </wp:positionV>
                <wp:extent cx="1343025" cy="915033"/>
                <wp:effectExtent l="0" t="0" r="9525" b="18415"/>
                <wp:wrapNone/>
                <wp:docPr id="65" name="文本框 65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343025" cy="915033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92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办理成功后的纸质资料作为档案留存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65" o:spid="_x0000_s93" fillcolor="#FFFFFF" stroked="f" strokeweight="0.5pt" style="position:absolute;margin-left:330.45pt;margin-top:436.70004pt;width:105.75pt;height:72.04985pt;z-index:498;mso-position-horizontal:absolute;mso-position-vertical:absolute;mso-wrap-style:square;">
                <v:stroke/>
                <v:textbox id="875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办理成功后的纸质资料作为档案留存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494" behindDoc="0" locked="0" layoutInCell="1" hidden="0" allowOverlap="1">
                <wp:simplePos x="0" y="0"/>
                <wp:positionH relativeFrom="column">
                  <wp:posOffset>4060190</wp:posOffset>
                </wp:positionH>
                <wp:positionV relativeFrom="paragraph">
                  <wp:posOffset>3088005</wp:posOffset>
                </wp:positionV>
                <wp:extent cx="1544953" cy="1567815"/>
                <wp:effectExtent l="6350" t="6350" r="10795" b="6985"/>
                <wp:wrapNone/>
                <wp:docPr id="66" name="圆角矩形 66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544953" cy="1567815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66" o:spid="_x0000_s94" filled="f" stroked="t" strokeweight="1.0pt" adj="3600" style="position:absolute;margin-left:319.7pt;margin-top:243.15001pt;width:121.64985pt;height:123.450005pt;z-index:494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480" behindDoc="0" locked="0" layoutInCell="1" hidden="0" allowOverlap="1">
                <wp:simplePos x="0" y="0"/>
                <wp:positionH relativeFrom="column">
                  <wp:posOffset>1850389</wp:posOffset>
                </wp:positionH>
                <wp:positionV relativeFrom="paragraph">
                  <wp:posOffset>1144269</wp:posOffset>
                </wp:positionV>
                <wp:extent cx="1611630" cy="1346200"/>
                <wp:effectExtent l="6350" t="6350" r="20320" b="19050"/>
                <wp:wrapNone/>
                <wp:docPr id="67" name="圆角矩形 67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611630" cy="1346200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67" o:spid="_x0000_s95" filled="f" stroked="t" strokeweight="1.0pt" adj="3600" style="position:absolute;margin-left:145.69992pt;margin-top:90.09992pt;width:126.90001pt;height:106.00001pt;z-index:480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484" behindDoc="0" locked="0" layoutInCell="1" hidden="0" allowOverlap="1">
                <wp:simplePos x="0" y="0"/>
                <wp:positionH relativeFrom="column">
                  <wp:posOffset>-102235</wp:posOffset>
                </wp:positionH>
                <wp:positionV relativeFrom="paragraph">
                  <wp:posOffset>1144269</wp:posOffset>
                </wp:positionV>
                <wp:extent cx="1402080" cy="1358265"/>
                <wp:effectExtent l="6350" t="6350" r="20320" b="6985"/>
                <wp:wrapNone/>
                <wp:docPr id="68" name="圆角矩形 68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402080" cy="1358265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68" o:spid="_x0000_s96" filled="f" stroked="t" strokeweight="1.0pt" adj="3600" style="position:absolute;margin-left:-8.05pt;margin-top:90.09992pt;width:110.40001pt;height:106.950005pt;z-index:484;mso-position-horizontal:absolute;mso-position-vertical:absolute;">
                <v:stroke color="#000000"/>
              </v:shape>
            </w:pict>
          </mc:Fallback>
        </mc:AlternateContent>
      </w:r>
      <w:r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  <w:t>单位参保信息变更登记流程图</w:t>
      </w:r>
    </w:p>
    <w:p>
      <w:pPr>
        <w:sectPr>
          <w:pgSz w:w="11906" w:h="16838"/>
          <w:pgMar w:top="2098" w:right="1474" w:bottom="1984" w:left="1587" w:header="851" w:footer="992" w:gutter="0"/>
          <w:cols w:num="1" w:space="425"/>
          <w:docGrid w:type="lines" w:linePitch="312" w:charSpace="0"/>
        </w:sectPr>
      </w:pPr>
    </w:p>
    <w:p>
      <w:pPr>
        <w:jc w:val="center"/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526" behindDoc="0" locked="0" layoutInCell="1" hidden="0" allowOverlap="1">
                <wp:simplePos x="0" y="0"/>
                <wp:positionH relativeFrom="column">
                  <wp:posOffset>4158615</wp:posOffset>
                </wp:positionH>
                <wp:positionV relativeFrom="paragraph">
                  <wp:posOffset>3155314</wp:posOffset>
                </wp:positionV>
                <wp:extent cx="1343025" cy="1153160"/>
                <wp:effectExtent l="0" t="0" r="9525" b="8889"/>
                <wp:wrapNone/>
                <wp:docPr id="69" name="文本框 69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343025" cy="1153160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97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4"/>
                                <w:szCs w:val="24"/>
                                <w:lang w:eastAsia="zh-CN"/>
                              </w:rPr>
                              <w:t>材料齐全前台受理，成功后专管员在业务回执签字，办结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69" o:spid="_x0000_s98" fillcolor="#FFFFFF" stroked="f" strokeweight="0.5pt" style="position:absolute;margin-left:327.45pt;margin-top:248.44992pt;width:105.75pt;height:90.80001pt;z-index:526;mso-position-horizontal:absolute;mso-position-vertical:absolute;mso-wrap-style:square;">
                <v:stroke/>
                <v:textbox id="876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4"/>
                          <w:szCs w:val="24"/>
                          <w:lang w:eastAsia="zh-CN"/>
                        </w:rPr>
                        <w:t>材料齐全前台受理，成功后专管员在业务回执签字，办结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508" behindDoc="0" locked="0" layoutInCell="1" hidden="0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1250314</wp:posOffset>
                </wp:positionV>
                <wp:extent cx="1247775" cy="953135"/>
                <wp:effectExtent l="0" t="0" r="9525" b="18415"/>
                <wp:wrapNone/>
                <wp:docPr id="70" name="文本框 70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247775" cy="953135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99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4"/>
                                <w:szCs w:val="24"/>
                                <w:lang w:eastAsia="zh-CN"/>
                              </w:rPr>
                              <w:t>资料申报：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4"/>
                                <w:szCs w:val="24"/>
                                <w:lang w:eastAsia="zh-CN"/>
                              </w:rPr>
                              <w:t>提交以下材料来前台办理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70" o:spid="_x0000_s100" fillcolor="#FFFFFF" stroked="f" strokeweight="0.5pt" style="position:absolute;margin-left:-2.55pt;margin-top:98.44993pt;width:98.25pt;height:75.05001pt;z-index:508;mso-position-horizontal:absolute;mso-position-vertical:absolute;mso-wrap-style:square;">
                <v:stroke/>
                <v:textbox id="877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4"/>
                          <w:szCs w:val="24"/>
                          <w:lang w:eastAsia="zh-CN"/>
                        </w:rPr>
                        <w:t>资料申报：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4"/>
                          <w:szCs w:val="24"/>
                          <w:lang w:eastAsia="zh-CN"/>
                        </w:rPr>
                        <w:t>提交以下材料来前台办理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540" behindDoc="0" locked="0" layoutInCell="1" hidden="0" allowOverlap="1">
                <wp:simplePos x="0" y="0"/>
                <wp:positionH relativeFrom="column">
                  <wp:posOffset>662940</wp:posOffset>
                </wp:positionH>
                <wp:positionV relativeFrom="paragraph">
                  <wp:posOffset>3188335</wp:posOffset>
                </wp:positionV>
                <wp:extent cx="2152650" cy="1838960"/>
                <wp:wrapNone/>
                <wp:docPr id="71" name="文本框 71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152650" cy="1838960"/>
                        </a:xfrm>
                        <a:prstGeom prst="rect"/>
                        <a:noFill/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101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4"/>
                                <w:szCs w:val="24"/>
                                <w:lang w:eastAsia="zh-CN"/>
                              </w:rPr>
                              <w:t>提交资料：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2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4"/>
                                <w:szCs w:val="24"/>
                                <w:lang w:val="en-US" w:eastAsia="zh-CN"/>
                              </w:rPr>
                              <w:t>医保电子凭证或有效身份证件或社保卡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2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4"/>
                                <w:szCs w:val="24"/>
                                <w:lang w:eastAsia="zh-CN"/>
                              </w:rPr>
                              <w:t>《基本医疗保险职工参保信息变更登记表》（关键信息变更加盖单位公章）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71" o:spid="_x0000_s102" filled="f" stroked="f" strokeweight="0.5pt" style="position:absolute;margin-left:52.200005pt;margin-top:251.05pt;width:169.5pt;height:144.80003pt;z-index:540;mso-position-horizontal:absolute;mso-position-vertical:absolute;mso-wrap-style:square;">
                <v:stroke/>
                <v:textbox id="878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4"/>
                          <w:szCs w:val="24"/>
                          <w:lang w:eastAsia="zh-CN"/>
                        </w:rPr>
                        <w:t>提交资料：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2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4"/>
                          <w:szCs w:val="24"/>
                          <w:lang w:val="en-US" w:eastAsia="zh-CN"/>
                        </w:rPr>
                        <w:t>医保电子凭证或有效身份证件或社保卡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2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4"/>
                          <w:szCs w:val="24"/>
                          <w:lang w:eastAsia="zh-CN"/>
                        </w:rPr>
                        <w:t>《基本医疗保险职工参保信息变更登记表》（关键信息变更加盖单位公章）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512" behindDoc="0" locked="0" layoutInCell="1" hidden="0" allowOverlap="1">
                <wp:simplePos x="0" y="0"/>
                <wp:positionH relativeFrom="column">
                  <wp:posOffset>1939290</wp:posOffset>
                </wp:positionH>
                <wp:positionV relativeFrom="paragraph">
                  <wp:posOffset>1231264</wp:posOffset>
                </wp:positionV>
                <wp:extent cx="1438910" cy="990600"/>
                <wp:effectExtent l="4444" t="4444" r="23495" b="14604"/>
                <wp:wrapNone/>
                <wp:docPr id="72" name="文本框 72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438910" cy="990600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solidFill>
                            <a:srgbClr val="000000">
                              <a:alpha val="0"/>
                            </a:srgbClr>
                          </a:solidFill>
                          <a:prstDash val="solid"/>
                          <a:round/>
                        </a:ln>
                      </wps:spPr>
                      <wps:txbx id="103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4"/>
                                <w:szCs w:val="24"/>
                                <w:lang w:eastAsia="zh-CN"/>
                              </w:rPr>
                              <w:t>资料受理：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4"/>
                                <w:szCs w:val="24"/>
                                <w:lang w:eastAsia="zh-CN"/>
                              </w:rPr>
                              <w:t>对申报材料予以受理（随来随受理）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72" o:spid="_x0000_s104" fillcolor="#FFFFFF" stroked="t" strokeweight="0.5pt" style="position:absolute;margin-left:152.7pt;margin-top:96.94993pt;width:113.30001pt;height:78.0pt;z-index:512;mso-position-horizontal:absolute;mso-position-vertical:absolute;mso-wrap-style:square;">
                <v:stroke color="#000000"/>
                <v:textbox id="879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4"/>
                          <w:szCs w:val="24"/>
                          <w:lang w:eastAsia="zh-CN"/>
                        </w:rPr>
                        <w:t>资料受理：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4"/>
                          <w:szCs w:val="24"/>
                          <w:lang w:eastAsia="zh-CN"/>
                        </w:rPr>
                        <w:t>对申报材料予以受理（随来随受理）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  <w:t>职工参</w: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514" behindDoc="0" locked="0" layoutInCell="1" hidden="0" allowOverlap="1">
                <wp:simplePos x="0" y="0"/>
                <wp:positionH relativeFrom="column">
                  <wp:posOffset>1850389</wp:posOffset>
                </wp:positionH>
                <wp:positionV relativeFrom="paragraph">
                  <wp:posOffset>1144269</wp:posOffset>
                </wp:positionV>
                <wp:extent cx="1611630" cy="1172844"/>
                <wp:effectExtent l="6350" t="6350" r="20320" b="20955"/>
                <wp:wrapNone/>
                <wp:docPr id="73" name="圆角矩形 73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611630" cy="1172844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73" o:spid="_x0000_s105" filled="f" stroked="t" strokeweight="1.0pt" adj="3600" style="position:absolute;margin-left:145.69992pt;margin-top:90.09992pt;width:126.90001pt;height:92.34992pt;z-index:514;mso-position-horizontal:absolute;mso-position-vertical:absolute;">
                <v:stroke color="#000000"/>
              </v:shape>
            </w:pict>
          </mc:Fallback>
        </mc:AlternateContent>
      </w:r>
      <w:r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  <w:t>保信息变更</w: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516" behindDoc="0" locked="0" layoutInCell="1" hidden="0" allowOverlap="1">
                <wp:simplePos x="0" y="0"/>
                <wp:positionH relativeFrom="column">
                  <wp:posOffset>4082415</wp:posOffset>
                </wp:positionH>
                <wp:positionV relativeFrom="paragraph">
                  <wp:posOffset>1231264</wp:posOffset>
                </wp:positionV>
                <wp:extent cx="1343025" cy="1010285"/>
                <wp:effectExtent l="0" t="0" r="9525" b="18415"/>
                <wp:wrapNone/>
                <wp:docPr id="74" name="文本框 74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343025" cy="1010285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106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4"/>
                                <w:szCs w:val="24"/>
                                <w:lang w:eastAsia="zh-CN"/>
                              </w:rPr>
                              <w:t>材料不齐全的，一次性告知；不符合规定的，予以退回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74" o:spid="_x0000_s107" fillcolor="#FFFFFF" stroked="f" strokeweight="0.5pt" style="position:absolute;margin-left:321.45pt;margin-top:96.94993pt;width:105.75pt;height:79.55001pt;z-index:516;mso-position-horizontal:absolute;mso-position-vertical:absolute;mso-wrap-style:square;">
                <v:stroke/>
                <v:textbox id="880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4"/>
                          <w:szCs w:val="24"/>
                          <w:lang w:eastAsia="zh-CN"/>
                        </w:rPr>
                        <w:t>材料不齐全的，一次性告知；不符合规定的，予以退回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518" behindDoc="0" locked="0" layoutInCell="1" hidden="0" allowOverlap="1">
                <wp:simplePos x="0" y="0"/>
                <wp:positionH relativeFrom="column">
                  <wp:posOffset>4003040</wp:posOffset>
                </wp:positionH>
                <wp:positionV relativeFrom="paragraph">
                  <wp:posOffset>1144269</wp:posOffset>
                </wp:positionV>
                <wp:extent cx="1544953" cy="1172844"/>
                <wp:effectExtent l="6350" t="6350" r="10795" b="20955"/>
                <wp:wrapNone/>
                <wp:docPr id="75" name="圆角矩形 75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544953" cy="1172844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75" o:spid="_x0000_s108" filled="f" stroked="t" strokeweight="1.0pt" adj="3600" style="position:absolute;margin-left:315.2pt;margin-top:90.09992pt;width:121.64985pt;height:92.34992pt;z-index:518;mso-position-horizontal:absolute;mso-position-vertical:absolute;">
                <v:stroke color="#000000"/>
              </v:shape>
            </w:pict>
          </mc:Fallback>
        </mc:AlternateContent>
      </w:r>
      <w:r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  <w:t>登</w: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528" behindDoc="0" locked="0" layoutInCell="1" hidden="0" allowOverlap="1">
                <wp:simplePos x="0" y="0"/>
                <wp:positionH relativeFrom="column">
                  <wp:posOffset>4060190</wp:posOffset>
                </wp:positionH>
                <wp:positionV relativeFrom="paragraph">
                  <wp:posOffset>3088005</wp:posOffset>
                </wp:positionV>
                <wp:extent cx="1544953" cy="1333500"/>
                <wp:effectExtent l="6350" t="6350" r="10795" b="12700"/>
                <wp:wrapNone/>
                <wp:docPr id="76" name="圆角矩形 76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544953" cy="1333500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76" o:spid="_x0000_s109" filled="f" stroked="t" strokeweight="1.0pt" adj="3600" style="position:absolute;margin-left:319.7pt;margin-top:243.15001pt;width:121.64985pt;height:105.0pt;z-index:528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524" behindDoc="0" locked="0" layoutInCell="1" hidden="0" allowOverlap="1">
                <wp:simplePos x="0" y="0"/>
                <wp:positionH relativeFrom="column">
                  <wp:posOffset>3547110</wp:posOffset>
                </wp:positionH>
                <wp:positionV relativeFrom="paragraph">
                  <wp:posOffset>1791967</wp:posOffset>
                </wp:positionV>
                <wp:extent cx="363855" cy="634"/>
                <wp:effectExtent l="0" t="53975" r="17145" b="60325"/>
                <wp:wrapNone/>
                <wp:docPr id="77" name="直接箭头连接符 77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H="1" rot="21600000">
                          <a:off x="0" y="0"/>
                          <a:ext cx="363855" cy="635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77" o:spid="_x0000_s110" filled="f" stroked="t" strokeweight="1.5pt" style="position:absolute;margin-left:279.30002pt;margin-top:141.09976pt;width:28.649994pt;height:0.049987793pt;flip:x;z-index:524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522" behindDoc="0" locked="0" layoutInCell="1" hidden="0" allowOverlap="1">
                <wp:simplePos x="0" y="0"/>
                <wp:positionH relativeFrom="column">
                  <wp:posOffset>3567429</wp:posOffset>
                </wp:positionH>
                <wp:positionV relativeFrom="paragraph">
                  <wp:posOffset>1621788</wp:posOffset>
                </wp:positionV>
                <wp:extent cx="343533" cy="3809"/>
                <wp:effectExtent l="0" t="52705" r="18415" b="57785"/>
                <wp:wrapNone/>
                <wp:docPr id="78" name="直接箭头连接符 78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V="1" rot="21600000">
                          <a:off x="0" y="0"/>
                          <a:ext cx="343533" cy="3809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78" o:spid="_x0000_s111" filled="f" stroked="t" strokeweight="1.5pt" style="position:absolute;margin-left:280.89993pt;margin-top:127.69984pt;width:27.049866pt;height:0.29992676pt;flip:y;z-index:522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520" behindDoc="0" locked="0" layoutInCell="1" hidden="0" allowOverlap="1">
                <wp:simplePos x="0" y="0"/>
                <wp:positionH relativeFrom="column">
                  <wp:posOffset>1405255</wp:posOffset>
                </wp:positionH>
                <wp:positionV relativeFrom="paragraph">
                  <wp:posOffset>1717038</wp:posOffset>
                </wp:positionV>
                <wp:extent cx="343535" cy="3809"/>
                <wp:effectExtent l="0" t="52705" r="18415" b="57785"/>
                <wp:wrapNone/>
                <wp:docPr id="79" name="直接箭头连接符 79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V="1" rot="21600000">
                          <a:off x="0" y="0"/>
                          <a:ext cx="343535" cy="3809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79" o:spid="_x0000_s112" filled="f" stroked="t" strokeweight="1.5pt" style="position:absolute;margin-left:110.65pt;margin-top:135.19983pt;width:27.05001pt;height:0.29992676pt;flip:y;z-index:520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  <w:t>记</w: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530" behindDoc="0" locked="0" layoutInCell="1" hidden="0" allowOverlap="1">
                <wp:simplePos x="0" y="0"/>
                <wp:positionH relativeFrom="column">
                  <wp:posOffset>3501390</wp:posOffset>
                </wp:positionH>
                <wp:positionV relativeFrom="paragraph">
                  <wp:posOffset>2393314</wp:posOffset>
                </wp:positionV>
                <wp:extent cx="514350" cy="638175"/>
                <wp:effectExtent l="7620" t="5715" r="11430" b="3810"/>
                <wp:wrapNone/>
                <wp:docPr id="80" name="直接箭头连接符 80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14350" cy="638175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80" o:spid="_x0000_s113" filled="f" stroked="t" strokeweight="1.5pt" style="position:absolute;margin-left:275.7pt;margin-top:188.44992pt;width:40.5pt;height:50.25pt;z-index:530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  <w:t>流程图</w: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538" behindDoc="0" locked="0" layoutInCell="1" hidden="0" allowOverlap="1">
                <wp:simplePos x="0" y="0"/>
                <wp:positionH relativeFrom="column">
                  <wp:posOffset>-15240</wp:posOffset>
                </wp:positionH>
                <wp:positionV relativeFrom="paragraph">
                  <wp:posOffset>2857500</wp:posOffset>
                </wp:positionV>
                <wp:extent cx="3496309" cy="2532380"/>
                <wp:effectExtent l="6350" t="326390" r="21590" b="17779"/>
                <wp:wrapNone/>
                <wp:docPr id="81" name="椭圆形标注 81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H="1" rot="10800000">
                          <a:off x="0" y="0"/>
                          <a:ext cx="3496309" cy="2532380"/>
                        </a:xfrm>
                        <a:prstGeom prst="wedgeEllipseCallout">
                          <a:avLst>
                            <a:gd name="adj1" fmla="val -20814"/>
                            <a:gd name="adj2" fmla="val 62500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 id="114"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63" id="椭圆形标注 81" o:spid="_x0000_s115" filled="f" stroked="t" strokeweight="1.0pt" adj="6304,24300" style="position:absolute;margin-left:-1.2pt;margin-top:225.0pt;width:275.29993pt;height:199.40002pt;rotation:180.0;flip:x;z-index:538;mso-position-horizontal:absolute;mso-position-vertical:absolute;mso-wrap-style:square;">
                <v:stroke color="#000000"/>
                <v:textbox id="881" inset="2.54mm,1.27mm,2.54mm,1.27mm" o:insetmode="custom" style="layout-flow:horizontal;v-text-anchor:middle;"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536" behindDoc="0" locked="0" layoutInCell="1" hidden="0" allowOverlap="1">
                <wp:simplePos x="0" y="0"/>
                <wp:positionH relativeFrom="column">
                  <wp:posOffset>4098290</wp:posOffset>
                </wp:positionH>
                <wp:positionV relativeFrom="paragraph">
                  <wp:posOffset>5488305</wp:posOffset>
                </wp:positionV>
                <wp:extent cx="1544953" cy="1038225"/>
                <wp:effectExtent l="6350" t="6350" r="10795" b="22225"/>
                <wp:wrapNone/>
                <wp:docPr id="82" name="圆角矩形 82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544953" cy="1038225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82" o:spid="_x0000_s116" filled="f" stroked="t" strokeweight="1.0pt" adj="3600" style="position:absolute;margin-left:322.7pt;margin-top:432.15pt;width:121.64985pt;height:81.75pt;z-index:536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534" behindDoc="0" locked="0" layoutInCell="1" hidden="0" allowOverlap="1">
                <wp:simplePos x="0" y="0"/>
                <wp:positionH relativeFrom="column">
                  <wp:posOffset>4196715</wp:posOffset>
                </wp:positionH>
                <wp:positionV relativeFrom="paragraph">
                  <wp:posOffset>5546090</wp:posOffset>
                </wp:positionV>
                <wp:extent cx="1343025" cy="915033"/>
                <wp:effectExtent l="0" t="0" r="9525" b="18415"/>
                <wp:wrapNone/>
                <wp:docPr id="83" name="文本框 83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343025" cy="915033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117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4"/>
                                <w:szCs w:val="24"/>
                                <w:lang w:eastAsia="zh-CN"/>
                              </w:rPr>
                              <w:t>办理成功后的纸质资料作为档案留存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83" o:spid="_x0000_s118" fillcolor="#FFFFFF" stroked="f" strokeweight="0.5pt" style="position:absolute;margin-left:330.45pt;margin-top:436.70004pt;width:105.75pt;height:72.04985pt;z-index:534;mso-position-horizontal:absolute;mso-position-vertical:absolute;mso-wrap-style:square;">
                <v:stroke/>
                <v:textbox id="882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4"/>
                          <w:szCs w:val="24"/>
                          <w:lang w:eastAsia="zh-CN"/>
                        </w:rPr>
                        <w:t>办理成功后的纸质资料作为档案留存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532" behindDoc="0" locked="0" layoutInCell="1" hidden="0" allowOverlap="1">
                <wp:simplePos x="0" y="0"/>
                <wp:positionH relativeFrom="column">
                  <wp:posOffset>4844415</wp:posOffset>
                </wp:positionH>
                <wp:positionV relativeFrom="paragraph">
                  <wp:posOffset>4540884</wp:posOffset>
                </wp:positionV>
                <wp:extent cx="633" cy="817242"/>
                <wp:effectExtent l="53975" t="0" r="60325" b="1905"/>
                <wp:wrapNone/>
                <wp:docPr id="84" name="直接箭头连接符 84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634" cy="817242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84" o:spid="_x0000_s119" filled="f" stroked="t" strokeweight="1.5pt" style="position:absolute;margin-left:381.45pt;margin-top:357.54993pt;width:0.049865723pt;height:64.34979pt;z-index:532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510" behindDoc="0" locked="0" layoutInCell="1" hidden="0" allowOverlap="1">
                <wp:simplePos x="0" y="0"/>
                <wp:positionH relativeFrom="column">
                  <wp:posOffset>-102235</wp:posOffset>
                </wp:positionH>
                <wp:positionV relativeFrom="paragraph">
                  <wp:posOffset>1144269</wp:posOffset>
                </wp:positionV>
                <wp:extent cx="1402080" cy="1172844"/>
                <wp:effectExtent l="6350" t="6350" r="20320" b="20955"/>
                <wp:wrapNone/>
                <wp:docPr id="85" name="圆角矩形 85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402080" cy="1172844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85" o:spid="_x0000_s120" filled="f" stroked="t" strokeweight="1.0pt" adj="3600" style="position:absolute;margin-left:-8.05pt;margin-top:90.09992pt;width:110.40001pt;height:92.34992pt;z-index:510;mso-position-horizontal:absolute;mso-position-vertical:absolute;">
                <v:stroke color="#000000"/>
              </v:shape>
            </w:pict>
          </mc:Fallback>
        </mc:AlternateContent>
      </w:r>
    </w:p>
    <w:p>
      <w:pPr>
        <w:sectPr>
          <w:pgSz w:w="11906" w:h="16838"/>
          <w:pgMar w:top="2098" w:right="1474" w:bottom="1984" w:left="1587" w:header="851" w:footer="992" w:gutter="0"/>
          <w:cols w:num="1" w:space="425"/>
          <w:docGrid w:type="lines" w:linePitch="312" w:charSpace="0"/>
        </w:sectPr>
      </w:pPr>
    </w:p>
    <w:p>
      <w:pPr>
        <w:jc w:val="center"/>
        <w:sectPr>
          <w:pgSz w:w="11906" w:h="16838"/>
          <w:pgMar w:top="2098" w:right="1474" w:bottom="1984" w:left="1587" w:header="851" w:footer="992" w:gutter="0"/>
          <w:cols w:num="1" w:space="425"/>
          <w:docGrid w:type="lines" w:linePitch="312" w:charSpace="0"/>
        </w:sect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546" behindDoc="0" locked="0" layoutInCell="1" hidden="0" allowOverlap="1">
                <wp:simplePos x="0" y="0"/>
                <wp:positionH relativeFrom="column">
                  <wp:posOffset>1864360</wp:posOffset>
                </wp:positionH>
                <wp:positionV relativeFrom="paragraph">
                  <wp:posOffset>1561465</wp:posOffset>
                </wp:positionV>
                <wp:extent cx="1696085" cy="1028700"/>
                <wp:effectExtent l="4444" t="4444" r="13970" b="14604"/>
                <wp:wrapNone/>
                <wp:docPr id="96" name="文本框 96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696085" cy="1028700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solidFill>
                            <a:srgbClr val="000000">
                              <a:alpha val="0"/>
                            </a:srgbClr>
                          </a:solidFill>
                          <a:prstDash val="solid"/>
                          <a:round/>
                        </a:ln>
                      </wps:spPr>
                      <wps:txbx id="121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资料受理：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对申报材料予以受理（随来随受理）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96" o:spid="_x0000_s122" fillcolor="#FFFFFF" stroked="t" strokeweight="0.5pt" style="position:absolute;margin-left:146.8pt;margin-top:122.95pt;width:133.55pt;height:81.00001pt;z-index:546;mso-position-horizontal:absolute;mso-position-vertical:absolute;mso-wrap-style:square;">
                <v:stroke color="#000000"/>
                <v:textbox id="883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资料受理：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对申报材料予以受理（随来随受理）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548" behindDoc="0" locked="0" layoutInCell="1" hidden="0" allowOverlap="1">
                <wp:simplePos x="0" y="0"/>
                <wp:positionH relativeFrom="column">
                  <wp:posOffset>1851660</wp:posOffset>
                </wp:positionH>
                <wp:positionV relativeFrom="paragraph">
                  <wp:posOffset>1474470</wp:posOffset>
                </wp:positionV>
                <wp:extent cx="1697355" cy="1172845"/>
                <wp:effectExtent l="6350" t="6350" r="10795" b="20955"/>
                <wp:wrapNone/>
                <wp:docPr id="95" name="圆角矩形 95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697355" cy="1172845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95" o:spid="_x0000_s123" filled="f" stroked="t" strokeweight="1.0pt" adj="3600" style="position:absolute;margin-left:145.8pt;margin-top:116.1pt;width:133.65pt;height:92.350006pt;z-index:548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550" behindDoc="0" locked="0" layoutInCell="1" hidden="0" allowOverlap="1">
                <wp:simplePos x="0" y="0"/>
                <wp:positionH relativeFrom="column">
                  <wp:posOffset>4131310</wp:posOffset>
                </wp:positionH>
                <wp:positionV relativeFrom="paragraph">
                  <wp:posOffset>1485265</wp:posOffset>
                </wp:positionV>
                <wp:extent cx="1428115" cy="1172208"/>
                <wp:effectExtent l="0" t="0" r="635" b="8889"/>
                <wp:wrapNone/>
                <wp:docPr id="94" name="文本框 94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428115" cy="1172208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124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材料不齐全的，一次性告知；不符合规定的，予以退回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94" o:spid="_x0000_s125" fillcolor="#FFFFFF" stroked="f" strokeweight="0.5pt" style="position:absolute;margin-left:325.3pt;margin-top:116.95pt;width:112.45001pt;height:92.299835pt;z-index:550;mso-position-horizontal:absolute;mso-position-vertical:absolute;mso-wrap-style:square;">
                <v:stroke/>
                <v:textbox id="884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材料不齐全的，一次性告知；不符合规定的，予以退回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568" behindDoc="0" locked="0" layoutInCell="1" hidden="0" allowOverlap="1">
                <wp:simplePos x="0" y="0"/>
                <wp:positionH relativeFrom="column">
                  <wp:posOffset>673735</wp:posOffset>
                </wp:positionH>
                <wp:positionV relativeFrom="paragraph">
                  <wp:posOffset>3623310</wp:posOffset>
                </wp:positionV>
                <wp:extent cx="2152650" cy="1829435"/>
                <wp:wrapNone/>
                <wp:docPr id="86" name="文本框 86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152650" cy="1829435"/>
                        </a:xfrm>
                        <a:prstGeom prst="rect"/>
                        <a:noFill/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126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提交资料：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2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  <w:t>医保电子凭证或有效身份证件或社保卡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2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《基本医疗保险城乡居民参保信息变更登记表》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86" o:spid="_x0000_s127" filled="f" stroked="f" strokeweight="0.5pt" style="position:absolute;margin-left:53.050003pt;margin-top:285.3pt;width:169.5pt;height:144.05pt;z-index:568;mso-position-horizontal:absolute;mso-position-vertical:absolute;mso-wrap-style:square;">
                <v:stroke/>
                <v:textbox id="885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提交资料：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2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  <w:t>医保电子凭证或有效身份证件或社保卡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2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《基本医疗保险城乡居民参保信息变更登记表》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560" behindDoc="0" locked="0" layoutInCell="1" hidden="0" allowOverlap="1">
                <wp:simplePos x="0" y="0"/>
                <wp:positionH relativeFrom="column">
                  <wp:posOffset>4190365</wp:posOffset>
                </wp:positionH>
                <wp:positionV relativeFrom="paragraph">
                  <wp:posOffset>3496309</wp:posOffset>
                </wp:positionV>
                <wp:extent cx="1343025" cy="886460"/>
                <wp:effectExtent l="0" t="0" r="9525" b="8889"/>
                <wp:wrapNone/>
                <wp:docPr id="87" name="文本框 87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343025" cy="886460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128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材料齐全的，窗口人员复核通过，办结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87" o:spid="_x0000_s129" fillcolor="#FFFFFF" stroked="f" strokeweight="0.5pt" style="position:absolute;margin-left:329.95pt;margin-top:275.29993pt;width:105.75pt;height:69.80001pt;z-index:560;mso-position-horizontal:absolute;mso-position-vertical:absolute;mso-wrap-style:square;">
                <v:stroke/>
                <v:textbox id="886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材料齐全的，窗口人员复核通过，办结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562" behindDoc="0" locked="0" layoutInCell="1" hidden="0" allowOverlap="1">
                <wp:simplePos x="0" y="0"/>
                <wp:positionH relativeFrom="column">
                  <wp:posOffset>4091940</wp:posOffset>
                </wp:positionH>
                <wp:positionV relativeFrom="paragraph">
                  <wp:posOffset>3429000</wp:posOffset>
                </wp:positionV>
                <wp:extent cx="1544955" cy="1057275"/>
                <wp:effectExtent l="6350" t="6350" r="10795" b="22225"/>
                <wp:wrapNone/>
                <wp:docPr id="88" name="圆角矩形 88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544955" cy="1057275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88" o:spid="_x0000_s130" filled="f" stroked="t" strokeweight="1.0pt" adj="3600" style="position:absolute;margin-left:322.2pt;margin-top:270.0pt;width:121.65001pt;height:83.25pt;z-index:562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564" behindDoc="0" locked="0" layoutInCell="1" hidden="0" allowOverlap="1">
                <wp:simplePos x="0" y="0"/>
                <wp:positionH relativeFrom="column">
                  <wp:posOffset>3531235</wp:posOffset>
                </wp:positionH>
                <wp:positionV relativeFrom="paragraph">
                  <wp:posOffset>2733040</wp:posOffset>
                </wp:positionV>
                <wp:extent cx="514350" cy="638175"/>
                <wp:effectExtent l="7620" t="5715" r="11430" b="3810"/>
                <wp:wrapNone/>
                <wp:docPr id="89" name="直接箭头连接符 89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14350" cy="638175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89" o:spid="_x0000_s131" filled="f" stroked="t" strokeweight="1.5pt" style="position:absolute;margin-left:278.05pt;margin-top:215.20001pt;width:40.5pt;height:50.25pt;z-index:564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558" behindDoc="0" locked="0" layoutInCell="1" hidden="0" allowOverlap="1">
                <wp:simplePos x="0" y="0"/>
                <wp:positionH relativeFrom="column">
                  <wp:posOffset>3624579</wp:posOffset>
                </wp:positionH>
                <wp:positionV relativeFrom="paragraph">
                  <wp:posOffset>2122170</wp:posOffset>
                </wp:positionV>
                <wp:extent cx="363855" cy="634"/>
                <wp:effectExtent l="0" t="53975" r="17145" b="60325"/>
                <wp:wrapNone/>
                <wp:docPr id="90" name="直接箭头连接符 90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H="1" rot="21600000">
                          <a:off x="0" y="0"/>
                          <a:ext cx="363855" cy="635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90" o:spid="_x0000_s132" filled="f" stroked="t" strokeweight="1.5pt" style="position:absolute;margin-left:285.39993pt;margin-top:167.1pt;width:28.650024pt;height:0.049987793pt;flip:x;z-index:558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556" behindDoc="0" locked="0" layoutInCell="1" hidden="0" allowOverlap="1">
                <wp:simplePos x="0" y="0"/>
                <wp:positionH relativeFrom="column">
                  <wp:posOffset>3644900</wp:posOffset>
                </wp:positionH>
                <wp:positionV relativeFrom="paragraph">
                  <wp:posOffset>1951989</wp:posOffset>
                </wp:positionV>
                <wp:extent cx="343533" cy="3809"/>
                <wp:effectExtent l="0" t="52705" r="18415" b="57785"/>
                <wp:wrapNone/>
                <wp:docPr id="91" name="直接箭头连接符 91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V="1" rot="21600000">
                          <a:off x="0" y="0"/>
                          <a:ext cx="343533" cy="3809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91" o:spid="_x0000_s133" filled="f" stroked="t" strokeweight="1.5pt" style="position:absolute;margin-left:287.0pt;margin-top:153.69992pt;width:27.049866pt;height:0.29992676pt;flip:y;z-index:556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  <mc:AlternateContent>
          <mc:Choice Requires="wps">
            <w:drawing>
              <wp:anchor distT="0" distB="0" distL="114300" distR="114300" simplePos="0" relativeHeight="544" behindDoc="0" locked="0" layoutInCell="1" hidden="0" allowOverlap="1">
                <wp:simplePos x="0" y="0"/>
                <wp:positionH relativeFrom="column">
                  <wp:posOffset>-81915</wp:posOffset>
                </wp:positionH>
                <wp:positionV relativeFrom="paragraph">
                  <wp:posOffset>1522095</wp:posOffset>
                </wp:positionV>
                <wp:extent cx="1469389" cy="1049020"/>
                <wp:effectExtent l="6350" t="6350" r="10160" b="11430"/>
                <wp:wrapNone/>
                <wp:docPr id="97" name="圆角矩形 97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469389" cy="1049020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97" o:spid="_x0000_s134" filled="f" stroked="t" strokeweight="1.0pt" adj="3600" style="position:absolute;margin-left:-6.4500003pt;margin-top:119.85pt;width:115.69993pt;height:82.600006pt;z-index:544;mso-position-horizontal:absolute;mso-position-vertical:absolute;">
                <v:stroke color="#000000"/>
              </v:shape>
            </w:pict>
          </mc:Fallback>
        </mc:AlternateContent>
      </w:r>
      <w:r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  <mc:AlternateContent>
          <mc:Choice Requires="wps">
            <w:drawing>
              <wp:anchor distT="0" distB="0" distL="114300" distR="114300" simplePos="0" relativeHeight="542" behindDoc="0" locked="0" layoutInCell="1" hidden="0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1580514</wp:posOffset>
                </wp:positionV>
                <wp:extent cx="1388110" cy="877569"/>
                <wp:effectExtent l="0" t="0" r="2540" b="17779"/>
                <wp:wrapNone/>
                <wp:docPr id="98" name="文本框 98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388110" cy="877569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135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资料申报：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提交以下材料来前台办理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98" o:spid="_x0000_s136" fillcolor="#FFFFFF" stroked="f" strokeweight="0.5pt" style="position:absolute;margin-left:-1.7000002pt;margin-top:124.44992pt;width:109.3pt;height:69.09993pt;z-index:542;mso-position-horizontal:absolute;mso-position-vertical:absolute;mso-wrap-style:square;">
                <v:stroke/>
                <v:textbox id="887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资料申报：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提交以下材料来前台办理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566" behindDoc="0" locked="0" layoutInCell="1" hidden="0" allowOverlap="1">
                <wp:simplePos x="0" y="0"/>
                <wp:positionH relativeFrom="column">
                  <wp:posOffset>-4444</wp:posOffset>
                </wp:positionH>
                <wp:positionV relativeFrom="paragraph">
                  <wp:posOffset>3187700</wp:posOffset>
                </wp:positionV>
                <wp:extent cx="3496309" cy="2532379"/>
                <wp:effectExtent l="6350" t="326390" r="21590" b="17779"/>
                <wp:wrapNone/>
                <wp:docPr id="99" name="椭圆形标注 99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H="1" rot="10800000">
                          <a:off x="0" y="0"/>
                          <a:ext cx="3496309" cy="2532379"/>
                        </a:xfrm>
                        <a:prstGeom prst="wedgeEllipseCallout">
                          <a:avLst>
                            <a:gd name="adj1" fmla="val -20814"/>
                            <a:gd name="adj2" fmla="val 62500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 id="137"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63" id="椭圆形标注 99" o:spid="_x0000_s138" filled="f" stroked="t" strokeweight="1.0pt" adj="6304,24300" style="position:absolute;margin-left:-0.34992126pt;margin-top:251.00002pt;width:275.29993pt;height:199.39993pt;rotation:180.0;flip:x;z-index:566;mso-position-horizontal:absolute;mso-position-vertical:absolute;mso-wrap-style:square;">
                <v:stroke color="#000000"/>
                <v:textbox id="888" inset="2.54mm,1.27mm,2.54mm,1.27mm" o:insetmode="custom" style="layout-flow:horizontal;v-text-anchor:middle;"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552" behindDoc="0" locked="0" layoutInCell="1" hidden="0" allowOverlap="1">
                <wp:simplePos x="0" y="0"/>
                <wp:positionH relativeFrom="column">
                  <wp:posOffset>4051935</wp:posOffset>
                </wp:positionH>
                <wp:positionV relativeFrom="paragraph">
                  <wp:posOffset>1407795</wp:posOffset>
                </wp:positionV>
                <wp:extent cx="1544953" cy="1286510"/>
                <wp:effectExtent l="6350" t="6350" r="10795" b="21590"/>
                <wp:wrapNone/>
                <wp:docPr id="93" name="圆角矩形 93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544953" cy="1286510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93" o:spid="_x0000_s139" filled="f" stroked="t" strokeweight="1.0pt" adj="3600" style="position:absolute;margin-left:319.05pt;margin-top:110.85pt;width:121.64985pt;height:101.30002pt;z-index:552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554" behindDoc="0" locked="0" layoutInCell="1" hidden="0" allowOverlap="1">
                <wp:simplePos x="0" y="0"/>
                <wp:positionH relativeFrom="column">
                  <wp:posOffset>1444625</wp:posOffset>
                </wp:positionH>
                <wp:positionV relativeFrom="paragraph">
                  <wp:posOffset>2047239</wp:posOffset>
                </wp:positionV>
                <wp:extent cx="343533" cy="3809"/>
                <wp:effectExtent l="0" t="52705" r="18415" b="57785"/>
                <wp:wrapNone/>
                <wp:docPr id="92" name="直接箭头连接符 92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V="1" rot="21600000">
                          <a:off x="0" y="0"/>
                          <a:ext cx="343533" cy="3809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92" o:spid="_x0000_s140" filled="f" stroked="t" strokeweight="1.5pt" style="position:absolute;margin-left:113.75pt;margin-top:161.19992pt;width:27.04985pt;height:0.29992676pt;flip:y;z-index:554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  <w:t>城乡居民参保信息变更登记流程图</w:t>
      </w:r>
    </w:p>
    <w:p/>
    <w:p>
      <w:pPr>
        <w:jc w:val="center"/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572" behindDoc="0" locked="0" layoutInCell="1" hidden="0" allowOverlap="1">
                <wp:simplePos x="0" y="0"/>
                <wp:positionH relativeFrom="column">
                  <wp:posOffset>-124460</wp:posOffset>
                </wp:positionH>
                <wp:positionV relativeFrom="paragraph">
                  <wp:posOffset>1600200</wp:posOffset>
                </wp:positionV>
                <wp:extent cx="1670050" cy="1344930"/>
                <wp:effectExtent l="6350" t="6350" r="19050" b="20320"/>
                <wp:wrapNone/>
                <wp:docPr id="163" name="圆角矩形 163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670050" cy="1344930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163" o:spid="_x0000_s141" filled="f" stroked="t" strokeweight="1.0pt" adj="3600" style="position:absolute;margin-left:-9.8pt;margin-top:126.0pt;width:131.5pt;height:105.90001pt;z-index:572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570" behindDoc="0" locked="0" layoutInCell="1" hidden="0" allowOverlap="1">
                <wp:simplePos x="0" y="0"/>
                <wp:positionH relativeFrom="column">
                  <wp:posOffset>-34290</wp:posOffset>
                </wp:positionH>
                <wp:positionV relativeFrom="paragraph">
                  <wp:posOffset>1658620</wp:posOffset>
                </wp:positionV>
                <wp:extent cx="1464945" cy="1212215"/>
                <wp:effectExtent l="0" t="0" r="1905" b="6985"/>
                <wp:wrapNone/>
                <wp:docPr id="164" name="文本框 164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464945" cy="1212215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142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资料申报：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单位专管员持单位有效证明材料来前台办理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164" o:spid="_x0000_s143" fillcolor="#FFFFFF" stroked="f" strokeweight="0.5pt" style="position:absolute;margin-left:-2.7pt;margin-top:130.6pt;width:115.35pt;height:95.450005pt;z-index:570;mso-position-horizontal:absolute;mso-position-vertical:absolute;mso-wrap-style:square;">
                <v:stroke/>
                <v:textbox id="889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资料申报：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单位专管员持单位有效证明材料来前台办理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592" behindDoc="0" locked="0" layoutInCell="1" hidden="0" allowOverlap="1">
                <wp:simplePos x="0" y="0"/>
                <wp:positionH relativeFrom="column">
                  <wp:posOffset>4242435</wp:posOffset>
                </wp:positionH>
                <wp:positionV relativeFrom="paragraph">
                  <wp:posOffset>3609340</wp:posOffset>
                </wp:positionV>
                <wp:extent cx="1343025" cy="2009140"/>
                <wp:effectExtent l="0" t="0" r="9525" b="10160"/>
                <wp:wrapNone/>
                <wp:docPr id="150" name="文本框 150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343025" cy="2009140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144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材料齐全的，窗口人员复核通过，办结。有条件的可通过自助查询机或网上</w:t>
                            </w: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  <w:t>APP办理查询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150" o:spid="_x0000_s145" fillcolor="#FFFFFF" stroked="f" strokeweight="0.5pt" style="position:absolute;margin-left:334.05pt;margin-top:284.2pt;width:105.75002pt;height:158.20001pt;z-index:592;mso-position-horizontal:absolute;mso-position-vertical:absolute;mso-wrap-style:square;">
                <v:stroke/>
                <v:textbox id="890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材料齐全的，窗口人员复核通过，办结。有条件的可通过自助查询机或网上</w:t>
                      </w: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  <w:t>APP办理查询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594" behindDoc="0" locked="0" layoutInCell="1" hidden="0" allowOverlap="1">
                <wp:simplePos x="0" y="0"/>
                <wp:positionH relativeFrom="column">
                  <wp:posOffset>4131945</wp:posOffset>
                </wp:positionH>
                <wp:positionV relativeFrom="paragraph">
                  <wp:posOffset>3464560</wp:posOffset>
                </wp:positionV>
                <wp:extent cx="1544953" cy="2290445"/>
                <wp:effectExtent l="6350" t="6350" r="10795" b="8255"/>
                <wp:wrapNone/>
                <wp:docPr id="151" name="圆角矩形 151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544953" cy="2290445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151" o:spid="_x0000_s146" filled="f" stroked="t" strokeweight="1.0pt" adj="3600" style="position:absolute;margin-left:325.35pt;margin-top:272.8pt;width:121.64985pt;height:180.35pt;z-index:594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582" behindDoc="0" locked="0" layoutInCell="1" hidden="0" allowOverlap="1">
                <wp:simplePos x="0" y="0"/>
                <wp:positionH relativeFrom="column">
                  <wp:posOffset>1584325</wp:posOffset>
                </wp:positionH>
                <wp:positionV relativeFrom="paragraph">
                  <wp:posOffset>2267585</wp:posOffset>
                </wp:positionV>
                <wp:extent cx="343533" cy="3809"/>
                <wp:effectExtent l="0" t="52705" r="18415" b="57785"/>
                <wp:wrapNone/>
                <wp:docPr id="152" name="直接箭头连接符 152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V="1" rot="21600000">
                          <a:off x="0" y="0"/>
                          <a:ext cx="343533" cy="3809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152" o:spid="_x0000_s147" filled="f" stroked="t" strokeweight="1.5pt" style="position:absolute;margin-left:124.750015pt;margin-top:178.54999pt;width:27.04985pt;height:0.29992676pt;flip:y;z-index:582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586" behindDoc="0" locked="0" layoutInCell="1" hidden="0" allowOverlap="1">
                <wp:simplePos x="0" y="0"/>
                <wp:positionH relativeFrom="column">
                  <wp:posOffset>3649980</wp:posOffset>
                </wp:positionH>
                <wp:positionV relativeFrom="paragraph">
                  <wp:posOffset>2342513</wp:posOffset>
                </wp:positionV>
                <wp:extent cx="363855" cy="634"/>
                <wp:effectExtent l="0" t="53975" r="17145" b="60325"/>
                <wp:wrapNone/>
                <wp:docPr id="153" name="直接箭头连接符 153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H="1" rot="21600000">
                          <a:off x="0" y="0"/>
                          <a:ext cx="363855" cy="635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153" o:spid="_x0000_s148" filled="f" stroked="t" strokeweight="1.5pt" style="position:absolute;margin-left:287.4pt;margin-top:184.44983pt;width:28.650024pt;height:0.049987793pt;flip:x;z-index:586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584" behindDoc="0" locked="0" layoutInCell="1" hidden="0" allowOverlap="1">
                <wp:simplePos x="0" y="0"/>
                <wp:positionH relativeFrom="column">
                  <wp:posOffset>3670300</wp:posOffset>
                </wp:positionH>
                <wp:positionV relativeFrom="paragraph">
                  <wp:posOffset>2172335</wp:posOffset>
                </wp:positionV>
                <wp:extent cx="343535" cy="3809"/>
                <wp:effectExtent l="0" t="52705" r="18415" b="57785"/>
                <wp:wrapNone/>
                <wp:docPr id="154" name="直接箭头连接符 154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V="1" rot="21600000">
                          <a:off x="0" y="0"/>
                          <a:ext cx="343535" cy="3809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154" o:spid="_x0000_s149" filled="f" stroked="t" strokeweight="1.5pt" style="position:absolute;margin-left:289.00003pt;margin-top:171.04999pt;width:27.050018pt;height:0.29992676pt;flip:y;z-index:584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598" behindDoc="0" locked="0" layoutInCell="1" hidden="0" allowOverlap="1">
                <wp:simplePos x="0" y="0"/>
                <wp:positionH relativeFrom="column">
                  <wp:posOffset>4147185</wp:posOffset>
                </wp:positionH>
                <wp:positionV relativeFrom="paragraph">
                  <wp:posOffset>1588770</wp:posOffset>
                </wp:positionV>
                <wp:extent cx="1343025" cy="1393189"/>
                <wp:effectExtent l="0" t="0" r="9525" b="16510"/>
                <wp:wrapNone/>
                <wp:docPr id="155" name="文本框 155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343025" cy="1393189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150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材料不齐全的，一次性告知；不符合规定的，予以退回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155" o:spid="_x0000_s151" fillcolor="#FFFFFF" stroked="f" strokeweight="0.5pt" style="position:absolute;margin-left:326.55pt;margin-top:125.1pt;width:105.75002pt;height:109.699936pt;z-index:598;mso-position-horizontal:absolute;mso-position-vertical:absolute;mso-wrap-style:square;">
                <v:stroke/>
                <v:textbox id="891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材料不齐全的，一次性告知；不符合规定的，予以退回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580" behindDoc="0" locked="0" layoutInCell="1" hidden="0" allowOverlap="1">
                <wp:simplePos x="0" y="0"/>
                <wp:positionH relativeFrom="column">
                  <wp:posOffset>4067809</wp:posOffset>
                </wp:positionH>
                <wp:positionV relativeFrom="paragraph">
                  <wp:posOffset>1501775</wp:posOffset>
                </wp:positionV>
                <wp:extent cx="1544955" cy="1592580"/>
                <wp:effectExtent l="6350" t="6350" r="10795" b="20320"/>
                <wp:wrapNone/>
                <wp:docPr id="156" name="圆角矩形 156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544955" cy="1592580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156" o:spid="_x0000_s152" filled="f" stroked="t" strokeweight="1.0pt" adj="3600" style="position:absolute;margin-left:320.29993pt;margin-top:118.25pt;width:121.65001pt;height:125.40002pt;z-index:580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578" behindDoc="0" locked="0" layoutInCell="1" hidden="0" allowOverlap="1">
                <wp:simplePos x="0" y="0"/>
                <wp:positionH relativeFrom="column">
                  <wp:posOffset>4147185</wp:posOffset>
                </wp:positionH>
                <wp:positionV relativeFrom="paragraph">
                  <wp:posOffset>1636395</wp:posOffset>
                </wp:positionV>
                <wp:extent cx="1343025" cy="1010285"/>
                <wp:effectExtent l="0" t="0" r="9525" b="18415"/>
                <wp:wrapNone/>
                <wp:docPr id="157" name="文本框 157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343025" cy="1010285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153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材料不齐全的，一次性告知；不符合规定的，予以退回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157" o:spid="_x0000_s154" fillcolor="#FFFFFF" stroked="f" strokeweight="0.5pt" style="position:absolute;margin-left:326.55pt;margin-top:128.85pt;width:105.75002pt;height:79.55001pt;z-index:578;mso-position-horizontal:absolute;mso-position-vertical:absolute;mso-wrap-style:square;">
                <v:stroke/>
                <v:textbox id="892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材料不齐全的，一次性告知；不符合规定的，予以退回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574" behindDoc="0" locked="0" layoutInCell="1" hidden="0" allowOverlap="1">
                <wp:simplePos x="0" y="0"/>
                <wp:positionH relativeFrom="column">
                  <wp:posOffset>2070735</wp:posOffset>
                </wp:positionH>
                <wp:positionV relativeFrom="paragraph">
                  <wp:posOffset>1682750</wp:posOffset>
                </wp:positionV>
                <wp:extent cx="1438908" cy="1238250"/>
                <wp:effectExtent l="4444" t="4444" r="23495" b="14604"/>
                <wp:wrapNone/>
                <wp:docPr id="158" name="文本框 158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438908" cy="1238250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solidFill>
                            <a:srgbClr val="000000">
                              <a:alpha val="0"/>
                            </a:srgbClr>
                          </a:solidFill>
                          <a:prstDash val="solid"/>
                          <a:round/>
                        </a:ln>
                      </wps:spPr>
                      <wps:txbx id="155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资料受理：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对申报材料予以受理（随来随受理）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158" o:spid="_x0000_s156" fillcolor="#FFFFFF" stroked="t" strokeweight="0.5pt" style="position:absolute;margin-left:163.05pt;margin-top:132.5pt;width:113.29986pt;height:97.50001pt;z-index:574;mso-position-horizontal:absolute;mso-position-vertical:absolute;mso-wrap-style:square;">
                <v:stroke color="#000000"/>
                <v:textbox id="893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资料受理：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对申报材料予以受理（随来随受理）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588" behindDoc="0" locked="0" layoutInCell="1" hidden="0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3441700</wp:posOffset>
                </wp:positionV>
                <wp:extent cx="2943860" cy="2132964"/>
                <wp:effectExtent l="6350" t="276859" r="21590" b="9525"/>
                <wp:wrapNone/>
                <wp:docPr id="159" name="椭圆形标注 159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H="1" rot="10800000">
                          <a:off x="0" y="0"/>
                          <a:ext cx="2943860" cy="2132964"/>
                        </a:xfrm>
                        <a:prstGeom prst="wedgeEllipseCallout">
                          <a:avLst>
                            <a:gd name="adj1" fmla="val -20814"/>
                            <a:gd name="adj2" fmla="val 62500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 id="157"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63" id="椭圆形标注 159" o:spid="_x0000_s158" filled="f" stroked="t" strokeweight="1.0pt" adj="6304,24300" style="position:absolute;margin-left:3.15pt;margin-top:271.0pt;width:231.8pt;height:167.94994pt;rotation:180.0;flip:x;z-index:588;mso-position-horizontal:absolute;mso-position-vertical:absolute;mso-wrap-style:square;">
                <v:stroke color="#000000"/>
                <v:textbox id="894" inset="2.54mm,1.27mm,2.54mm,1.27mm" o:insetmode="custom" style="layout-flow:horizontal;v-text-anchor:middle;"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590" behindDoc="0" locked="0" layoutInCell="1" hidden="0" allowOverlap="1">
                <wp:simplePos x="0" y="0"/>
                <wp:positionH relativeFrom="column">
                  <wp:posOffset>641985</wp:posOffset>
                </wp:positionH>
                <wp:positionV relativeFrom="paragraph">
                  <wp:posOffset>3829684</wp:posOffset>
                </wp:positionV>
                <wp:extent cx="1696085" cy="1257934"/>
                <wp:wrapNone/>
                <wp:docPr id="160" name="文本框 160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696085" cy="1257934"/>
                        </a:xfrm>
                        <a:prstGeom prst="rect"/>
                        <a:noFill/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159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提交资料：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单位有效证明文件（统一社会信用代码证书或介绍信）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160" o:spid="_x0000_s160" filled="f" stroked="f" strokeweight="0.5pt" style="position:absolute;margin-left:50.55pt;margin-top:301.54993pt;width:133.55pt;height:99.04994pt;z-index:590;mso-position-horizontal:absolute;mso-position-vertical:absolute;mso-wrap-style:square;">
                <v:stroke/>
                <v:textbox id="895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提交资料：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单位有效证明文件（统一社会信用代码证书或介绍信）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  <w:t>参保单位参保信息查询</w: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596" behindDoc="0" locked="0" layoutInCell="1" hidden="0" allowOverlap="1">
                <wp:simplePos x="0" y="0"/>
                <wp:positionH relativeFrom="column">
                  <wp:posOffset>3681095</wp:posOffset>
                </wp:positionH>
                <wp:positionV relativeFrom="paragraph">
                  <wp:posOffset>3027679</wp:posOffset>
                </wp:positionV>
                <wp:extent cx="466090" cy="450212"/>
                <wp:effectExtent l="6350" t="6985" r="3810" b="0"/>
                <wp:wrapNone/>
                <wp:docPr id="161" name="直接箭头连接符 161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466090" cy="450212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161" o:spid="_x0000_s161" filled="f" stroked="t" strokeweight="1.5pt" style="position:absolute;margin-left:289.85pt;margin-top:238.39993pt;width:36.700012pt;height:35.449768pt;z-index:596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576" behindDoc="0" locked="0" layoutInCell="1" hidden="0" allowOverlap="1">
                <wp:simplePos x="0" y="0"/>
                <wp:positionH relativeFrom="column">
                  <wp:posOffset>1981835</wp:posOffset>
                </wp:positionH>
                <wp:positionV relativeFrom="paragraph">
                  <wp:posOffset>1571625</wp:posOffset>
                </wp:positionV>
                <wp:extent cx="1611630" cy="1465580"/>
                <wp:effectExtent l="6350" t="6350" r="20320" b="13970"/>
                <wp:wrapNone/>
                <wp:docPr id="162" name="圆角矩形 162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611630" cy="1465580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162" o:spid="_x0000_s162" filled="f" stroked="t" strokeweight="1.0pt" adj="3600" style="position:absolute;margin-left:156.05pt;margin-top:123.75pt;width:126.90001pt;height:115.4pt;z-index:576;mso-position-horizontal:absolute;mso-position-vertical:absolute;">
                <v:stroke color="#000000"/>
              </v:shape>
            </w:pict>
          </mc:Fallback>
        </mc:AlternateContent>
      </w:r>
      <w:r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  <w:t>流程图</w:t>
      </w:r>
    </w:p>
    <w:p>
      <w:pPr>
        <w:tabs>
          <w:tab w:val="left" w:pos="946"/>
        </w:tabs>
        <w:bidi w:val="0"/>
        <w:jc w:val="left"/>
        <w:rPr>
          <w:lang w:val="en-US" w:eastAsia="zh-CN"/>
        </w:rPr>
        <w:sectPr>
          <w:pgSz w:w="11906" w:h="16838"/>
          <w:pgMar w:top="2098" w:right="1474" w:bottom="1984" w:left="1587" w:header="851" w:footer="992" w:gutter="0"/>
          <w:cols w:num="1" w:space="425"/>
          <w:docGrid w:type="lines" w:linePitch="312" w:charSpace="0"/>
        </w:sectPr>
      </w:pPr>
    </w:p>
    <w:p>
      <w:pPr>
        <w:jc w:val="center"/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608" behindDoc="0" locked="0" layoutInCell="1" hidden="0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2120265</wp:posOffset>
                </wp:positionV>
                <wp:extent cx="676275" cy="634"/>
                <wp:effectExtent l="0" t="53975" r="9525" b="60325"/>
                <wp:wrapNone/>
                <wp:docPr id="196" name="直接箭头连接符 196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676275" cy="635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196" o:spid="_x0000_s163" filled="f" stroked="t" strokeweight="1.5pt" style="position:absolute;margin-left:191.70001pt;margin-top:166.95pt;width:53.250015pt;height:0.049987793pt;z-index:608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604" behindDoc="0" locked="0" layoutInCell="1" hidden="0" allowOverlap="1">
                <wp:simplePos x="0" y="0"/>
                <wp:positionH relativeFrom="column">
                  <wp:posOffset>3390265</wp:posOffset>
                </wp:positionH>
                <wp:positionV relativeFrom="paragraph">
                  <wp:posOffset>1372869</wp:posOffset>
                </wp:positionV>
                <wp:extent cx="1476375" cy="1543685"/>
                <wp:effectExtent l="0" t="0" r="9525" b="18415"/>
                <wp:wrapNone/>
                <wp:docPr id="197" name="文本框 197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476375" cy="1543685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164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  <w:t>窗口人员出具参保信息，办结。有条件的可通过自助查询机或网上APP办理查询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197" o:spid="_x0000_s165" fillcolor="#FFFFFF" stroked="f" strokeweight="0.5pt" style="position:absolute;margin-left:266.95pt;margin-top:108.09993pt;width:116.25pt;height:121.55001pt;z-index:604;mso-position-horizontal:absolute;mso-position-vertical:absolute;mso-wrap-style:square;">
                <v:stroke/>
                <v:textbox id="896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  <w:t>窗口人员出具参保信息，办结。有条件的可通过自助查询机或网上APP办理查询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602" behindDoc="0" locked="0" layoutInCell="1" hidden="0" allowOverlap="1">
                <wp:simplePos x="0" y="0"/>
                <wp:positionH relativeFrom="column">
                  <wp:posOffset>455930</wp:posOffset>
                </wp:positionH>
                <wp:positionV relativeFrom="paragraph">
                  <wp:posOffset>1398905</wp:posOffset>
                </wp:positionV>
                <wp:extent cx="1849755" cy="1611630"/>
                <wp:effectExtent l="6350" t="6350" r="10795" b="20320"/>
                <wp:wrapNone/>
                <wp:docPr id="198" name="圆角矩形 198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849755" cy="1611630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198" o:spid="_x0000_s166" filled="f" stroked="t" strokeweight="1.0pt" adj="3600" style="position:absolute;margin-left:35.9pt;margin-top:110.15pt;width:145.65pt;height:126.90001pt;z-index:602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606" behindDoc="0" locked="0" layoutInCell="1" hidden="0" allowOverlap="1">
                <wp:simplePos x="0" y="0"/>
                <wp:positionH relativeFrom="column">
                  <wp:posOffset>3267709</wp:posOffset>
                </wp:positionH>
                <wp:positionV relativeFrom="paragraph">
                  <wp:posOffset>1191260</wp:posOffset>
                </wp:positionV>
                <wp:extent cx="1753870" cy="1856739"/>
                <wp:effectExtent l="6350" t="6350" r="11430" b="22860"/>
                <wp:wrapNone/>
                <wp:docPr id="199" name="圆角矩形 199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753870" cy="1856739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199" o:spid="_x0000_s167" filled="f" stroked="t" strokeweight="1.0pt" adj="3600" style="position:absolute;margin-left:257.29993pt;margin-top:93.8pt;width:138.10002pt;height:146.19992pt;z-index:606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600" behindDoc="0" locked="0" layoutInCell="1" hidden="0" allowOverlap="1">
                <wp:simplePos x="0" y="0"/>
                <wp:positionH relativeFrom="column">
                  <wp:posOffset>516255</wp:posOffset>
                </wp:positionH>
                <wp:positionV relativeFrom="paragraph">
                  <wp:posOffset>1562100</wp:posOffset>
                </wp:positionV>
                <wp:extent cx="1731010" cy="1260475"/>
                <wp:effectExtent l="0" t="0" r="2540" b="15875"/>
                <wp:wrapNone/>
                <wp:docPr id="200" name="文本框 200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731010" cy="1260475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168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资料申报：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单位专管员持单位有效证明材料来前台办理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200" o:spid="_x0000_s169" fillcolor="#FFFFFF" stroked="f" strokeweight="0.5pt" style="position:absolute;margin-left:40.65pt;margin-top:123.0pt;width:136.3pt;height:99.25001pt;z-index:600;mso-position-horizontal:absolute;mso-position-vertical:absolute;mso-wrap-style:square;">
                <v:stroke/>
                <v:textbox id="897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资料申报：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单位专管员持单位有效证明材料来前台办理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  <w:t>参保人员参保信息查询流程图</w:t>
      </w:r>
    </w:p>
    <w:p>
      <w:pPr>
        <w:jc w:val="center"/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  <w:sectPr>
          <w:pgSz w:w="11906" w:h="16838"/>
          <w:pgMar w:top="2098" w:right="1474" w:bottom="1984" w:left="1587" w:header="851" w:footer="992" w:gutter="0"/>
          <w:cols w:num="1" w:space="425"/>
          <w:docGrid w:type="lines" w:linePitch="312" w:charSpace="0"/>
        </w:sectPr>
      </w:pPr>
    </w:p>
    <w:p>
      <w:pPr>
        <w:jc w:val="center"/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</w:pPr>
      <w:r>
        <w:rPr>
          <w:rFonts w:ascii="方正黑体简体" w:eastAsia="方正黑体简体" w:cs="方正黑体简体" w:hAnsi="方正黑体简体" w:hint="eastAsia"/>
          <w:color w:val="FF0000"/>
          <w:sz w:val="44"/>
          <w:szCs w:val="44"/>
          <w:lang w:eastAsia="zh-CN"/>
        </w:rPr>
        <w:t>参</w:t>
      </w:r>
      <w:r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  <w:t>保人员个人账户一次性支取流程图</w:t>
      </w:r>
    </w:p>
    <w:p>
      <w:pPr>
        <w:rPr>
          <w:lang w:val="en-US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630" behindDoc="0" locked="0" layoutInCell="1" hidden="0" allowOverlap="1">
                <wp:simplePos x="0" y="0"/>
                <wp:positionH relativeFrom="column">
                  <wp:posOffset>379095</wp:posOffset>
                </wp:positionH>
                <wp:positionV relativeFrom="paragraph">
                  <wp:posOffset>2999740</wp:posOffset>
                </wp:positionV>
                <wp:extent cx="2123438" cy="1739265"/>
                <wp:wrapNone/>
                <wp:docPr id="201" name="文本框 201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123438" cy="1739265"/>
                        </a:xfrm>
                        <a:prstGeom prst="rect"/>
                        <a:noFill/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170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提交资料：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3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  <w:t>医保电子凭证或有效身份证件或社保卡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3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  <w:t>《职工基本医疗保险个人账户一次性支取申请表》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201" o:spid="_x0000_s171" filled="f" stroked="f" strokeweight="0.5pt" style="position:absolute;margin-left:29.850002pt;margin-top:236.20001pt;width:167.19986pt;height:136.95pt;z-index:630;mso-position-horizontal:absolute;mso-position-vertical:absolute;mso-wrap-style:square;">
                <v:stroke/>
                <v:textbox id="898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提交资料：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3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  <w:t>医保电子凭证或有效身份证件或社保卡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3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  <w:t>《职工基本医疗保险个人账户一次性支取申请表》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626" behindDoc="0" locked="0" layoutInCell="1" hidden="0" allowOverlap="1">
                <wp:simplePos x="0" y="0"/>
                <wp:positionH relativeFrom="column">
                  <wp:posOffset>4320540</wp:posOffset>
                </wp:positionH>
                <wp:positionV relativeFrom="paragraph">
                  <wp:posOffset>2094230</wp:posOffset>
                </wp:positionV>
                <wp:extent cx="633" cy="828675"/>
                <wp:effectExtent l="53975" t="0" r="60325" b="9525"/>
                <wp:wrapNone/>
                <wp:docPr id="203" name="直接箭头连接符 203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634" cy="828675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203" o:spid="_x0000_s172" filled="f" stroked="t" strokeweight="1.5pt" style="position:absolute;margin-left:340.2pt;margin-top:164.9pt;width:0.049865723pt;height:65.25pt;z-index:626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622" behindDoc="0" locked="0" layoutInCell="1" hidden="0" allowOverlap="1">
                <wp:simplePos x="0" y="0"/>
                <wp:positionH relativeFrom="column">
                  <wp:posOffset>3499485</wp:posOffset>
                </wp:positionH>
                <wp:positionV relativeFrom="paragraph">
                  <wp:posOffset>3207385</wp:posOffset>
                </wp:positionV>
                <wp:extent cx="1657350" cy="1447800"/>
                <wp:effectExtent l="0" t="0" r="0" b="8255"/>
                <wp:wrapNone/>
                <wp:docPr id="204" name="文本框 204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657350" cy="1447800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173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材料齐全的，窗口人员受理，</w:t>
                            </w:r>
                            <w:r>
                              <w:rPr>
                                <w:rFonts w:ascii="方正楷体简体" w:eastAsia="方正楷体简体" w:cs="方正楷体简体" w:hAnsi="方正楷体简体"/>
                                <w:color w:val="000000"/>
                                <w:sz w:val="28"/>
                                <w:szCs w:val="28"/>
                              </w:rPr>
                              <w:t>审核，拨付，不超过15个工作日</w:t>
                            </w: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color w:val="000000"/>
                                <w:sz w:val="28"/>
                                <w:szCs w:val="28"/>
                              </w:rPr>
                              <w:t>办结</w:t>
                            </w:r>
                            <w:r>
                              <w:rPr>
                                <w:rFonts w:ascii="方正楷体简体" w:eastAsia="方正楷体简体" w:cs="方正楷体简体" w:hAnsi="方正楷体简体"/>
                                <w:color w:val="000000"/>
                                <w:sz w:val="28"/>
                                <w:szCs w:val="28"/>
                              </w:rPr>
                              <w:t>。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204" o:spid="_x0000_s174" fillcolor="#FFFFFF" stroked="f" strokeweight="0.5pt" style="position:absolute;margin-left:275.55pt;margin-top:252.55pt;width:130.50002pt;height:114.0pt;z-index:622;mso-position-horizontal:absolute;mso-position-vertical:absolute;mso-wrap-style:square;">
                <v:stroke/>
                <v:textbox id="899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材料齐全的，窗口人员受理，</w:t>
                      </w:r>
                      <w:r>
                        <w:rPr>
                          <w:rFonts w:ascii="方正楷体简体" w:eastAsia="方正楷体简体" w:cs="方正楷体简体" w:hAnsi="方正楷体简体"/>
                          <w:color w:val="000000"/>
                          <w:sz w:val="28"/>
                          <w:szCs w:val="28"/>
                        </w:rPr>
                        <w:t>审核，拨付，不超过15个工作日</w:t>
                      </w:r>
                      <w:r>
                        <w:rPr>
                          <w:rFonts w:ascii="方正楷体简体" w:eastAsia="方正楷体简体" w:cs="方正楷体简体" w:hAnsi="方正楷体简体" w:hint="eastAsia"/>
                          <w:color w:val="000000"/>
                          <w:sz w:val="28"/>
                          <w:szCs w:val="28"/>
                        </w:rPr>
                        <w:t>办结</w:t>
                      </w:r>
                      <w:r>
                        <w:rPr>
                          <w:rFonts w:ascii="方正楷体简体" w:eastAsia="方正楷体简体" w:cs="方正楷体简体" w:hAnsi="方正楷体简体"/>
                          <w:color w:val="000000"/>
                          <w:sz w:val="28"/>
                          <w:szCs w:val="28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624" behindDoc="0" locked="0" layoutInCell="1" hidden="0" allowOverlap="1">
                <wp:simplePos x="0" y="0"/>
                <wp:positionH relativeFrom="column">
                  <wp:posOffset>3401059</wp:posOffset>
                </wp:positionH>
                <wp:positionV relativeFrom="paragraph">
                  <wp:posOffset>3082923</wp:posOffset>
                </wp:positionV>
                <wp:extent cx="1972945" cy="1734249"/>
                <wp:effectExtent l="6350" t="6350" r="11430" b="13335"/>
                <wp:wrapNone/>
                <wp:docPr id="205" name="圆角矩形 205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972945" cy="1734249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205" o:spid="_x0000_s175" filled="f" stroked="t" strokeweight="1.0pt" adj="3600" style="position:absolute;margin-left:267.79993pt;margin-top:242.74985pt;width:155.35002pt;height:136.55504pt;z-index:624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612" behindDoc="0" locked="0" layoutInCell="1" hidden="0" allowOverlap="1">
                <wp:simplePos x="0" y="0"/>
                <wp:positionH relativeFrom="column">
                  <wp:posOffset>384810</wp:posOffset>
                </wp:positionH>
                <wp:positionV relativeFrom="paragraph">
                  <wp:posOffset>1121410</wp:posOffset>
                </wp:positionV>
                <wp:extent cx="1438910" cy="899795"/>
                <wp:effectExtent l="4444" t="4444" r="23495" b="19684"/>
                <wp:wrapNone/>
                <wp:docPr id="206" name="文本框 206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438910" cy="899795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solidFill>
                            <a:srgbClr val="000000">
                              <a:alpha val="0"/>
                            </a:srgbClr>
                          </a:solidFill>
                          <a:prstDash val="solid"/>
                          <a:round/>
                        </a:ln>
                      </wps:spPr>
                      <wps:txbx id="176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adjustRightInd/>
                              <w:snapToGrid/>
                              <w:spacing w:line="420" w:lineRule="exact"/>
                              <w:jc w:val="center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eastAsia="zh-CN"/>
                              </w:rPr>
                              <w:t>业务</w:t>
                            </w: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受理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adjustRightInd/>
                              <w:snapToGrid/>
                              <w:spacing w:line="420" w:lineRule="exact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206" o:spid="_x0000_s177" fillcolor="#FFFFFF" stroked="t" strokeweight="0.5pt" style="position:absolute;margin-left:30.300001pt;margin-top:88.3pt;width:113.30001pt;height:70.850006pt;z-index:612;mso-position-horizontal:absolute;mso-position-vertical:absolute;mso-wrap-style:square;">
                <v:stroke color="#000000"/>
                <v:textbox id="900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adjustRightInd/>
                        <w:snapToGrid/>
                        <w:spacing w:line="420" w:lineRule="exact"/>
                        <w:jc w:val="center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eastAsia="zh-CN"/>
                        </w:rPr>
                        <w:t>业务</w:t>
                      </w: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受理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adjustRightInd/>
                        <w:snapToGrid/>
                        <w:spacing w:line="420" w:lineRule="exact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618" behindDoc="0" locked="0" layoutInCell="1" hidden="0" allowOverlap="1">
                <wp:simplePos x="0" y="0"/>
                <wp:positionH relativeFrom="column">
                  <wp:posOffset>2110740</wp:posOffset>
                </wp:positionH>
                <wp:positionV relativeFrom="paragraph">
                  <wp:posOffset>1208405</wp:posOffset>
                </wp:positionV>
                <wp:extent cx="1066800" cy="635"/>
                <wp:effectExtent l="0" t="73025" r="0" b="79375"/>
                <wp:wrapNone/>
                <wp:docPr id="207" name="直接箭头连接符 207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066800" cy="635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lg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207" o:spid="_x0000_s178" filled="f" stroked="t" strokeweight="1.5pt" style="position:absolute;margin-left:166.20001pt;margin-top:95.15pt;width:84.000015pt;height:0.05001068pt;z-index:618;mso-position-horizontal:absolute;mso-position-vertical:absolute;">
                <v:stroke color="#000000" endarrow="open" endarrowwidth="wide" endarrowlength="long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620" behindDoc="0" locked="0" layoutInCell="1" hidden="0" allowOverlap="1">
                <wp:simplePos x="0" y="0"/>
                <wp:positionH relativeFrom="column">
                  <wp:posOffset>2110740</wp:posOffset>
                </wp:positionH>
                <wp:positionV relativeFrom="paragraph">
                  <wp:posOffset>1427480</wp:posOffset>
                </wp:positionV>
                <wp:extent cx="1066800" cy="635"/>
                <wp:effectExtent l="0" t="73025" r="0" b="79375"/>
                <wp:wrapNone/>
                <wp:docPr id="208" name="直接箭头连接符 208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066800" cy="635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headEnd type="arrow" w="lg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208" o:spid="_x0000_s179" filled="f" stroked="t" strokeweight="1.5pt" style="position:absolute;margin-left:166.20001pt;margin-top:112.4pt;width:84.000015pt;height:0.05001068pt;z-index:620;mso-position-horizontal:absolute;mso-position-vertical:absolute;">
                <v:stroke color="#000000" startarrow="open" startarrowwidth="wide" startarrowlength="long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614" behindDoc="0" locked="0" layoutInCell="1" hidden="0" allowOverlap="1">
                <wp:simplePos x="0" y="0"/>
                <wp:positionH relativeFrom="column">
                  <wp:posOffset>3470910</wp:posOffset>
                </wp:positionH>
                <wp:positionV relativeFrom="paragraph">
                  <wp:posOffset>826135</wp:posOffset>
                </wp:positionV>
                <wp:extent cx="1582418" cy="1060450"/>
                <wp:effectExtent l="0" t="0" r="17779" b="6350"/>
                <wp:wrapNone/>
                <wp:docPr id="209" name="文本框 209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582418" cy="1060450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180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材料不齐全的，一次性告知；不符合规定的，予以退回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209" o:spid="_x0000_s181" fillcolor="#FFFFFF" stroked="f" strokeweight="0.5pt" style="position:absolute;margin-left:273.3pt;margin-top:65.05pt;width:124.59986pt;height:83.50001pt;z-index:614;mso-position-horizontal:absolute;mso-position-vertical:absolute;mso-wrap-style:square;">
                <v:stroke/>
                <v:textbox id="901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材料不齐全的，一次性告知；不符合规定的，予以退回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616" behindDoc="0" locked="0" layoutInCell="1" hidden="0" allowOverlap="1">
                <wp:simplePos x="0" y="0"/>
                <wp:positionH relativeFrom="column">
                  <wp:posOffset>3391534</wp:posOffset>
                </wp:positionH>
                <wp:positionV relativeFrom="paragraph">
                  <wp:posOffset>739140</wp:posOffset>
                </wp:positionV>
                <wp:extent cx="1819909" cy="1172844"/>
                <wp:effectExtent l="6350" t="6350" r="21590" b="20955"/>
                <wp:wrapNone/>
                <wp:docPr id="210" name="圆角矩形 210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819909" cy="1172844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210" o:spid="_x0000_s182" filled="f" stroked="t" strokeweight="1.0pt" adj="3600" style="position:absolute;margin-left:267.04993pt;margin-top:58.200005pt;width:143.29994pt;height:92.34993pt;z-index:616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610" behindDoc="0" locked="0" layoutInCell="1" hidden="0" allowOverlap="1">
                <wp:simplePos x="0" y="0"/>
                <wp:positionH relativeFrom="column">
                  <wp:posOffset>274954</wp:posOffset>
                </wp:positionH>
                <wp:positionV relativeFrom="paragraph">
                  <wp:posOffset>766445</wp:posOffset>
                </wp:positionV>
                <wp:extent cx="1659889" cy="1325880"/>
                <wp:effectExtent l="6350" t="6350" r="10160" b="20320"/>
                <wp:wrapNone/>
                <wp:docPr id="211" name="圆角矩形 211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659889" cy="1325880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211" o:spid="_x0000_s183" filled="f" stroked="t" strokeweight="1.0pt" adj="3600" style="position:absolute;margin-left:21.649921pt;margin-top:60.35pt;width:130.69992pt;height:104.40001pt;z-index:610;mso-position-horizontal:absolute;mso-position-vertical:absolute;">
                <v:stroke color="#000000"/>
              </v:shape>
            </w:pict>
          </mc:Fallback>
        </mc:AlternateContent>
      </w:r>
    </w:p>
    <w:p>
      <w:pPr>
        <w:jc w:val="center"/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</w:pPr>
    </w:p>
    <w:p>
      <w:pPr>
        <w:rPr>
          <w:rFonts w:ascii="方正黑体简体" w:eastAsia="方正黑体简体"/>
          <w:sz w:val="44"/>
        </w:rPr>
      </w:pPr>
    </w:p>
    <w:p>
      <w:pPr>
        <w:rPr>
          <w:rFonts w:ascii="方正黑体简体" w:eastAsia="方正黑体简体"/>
          <w:sz w:val="44"/>
        </w:rPr>
      </w:pPr>
    </w:p>
    <w:p>
      <w:pPr>
        <w:rPr>
          <w:rFonts w:ascii="方正黑体简体" w:eastAsia="方正黑体简体"/>
          <w:sz w:val="44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628" behindDoc="0" locked="0" layoutInCell="1" hidden="0" allowOverlap="1">
                <wp:simplePos x="0" y="0"/>
                <wp:positionH relativeFrom="column">
                  <wp:posOffset>-319404</wp:posOffset>
                </wp:positionH>
                <wp:positionV relativeFrom="paragraph">
                  <wp:posOffset>646461</wp:posOffset>
                </wp:positionV>
                <wp:extent cx="3217545" cy="2573016"/>
                <wp:effectExtent l="6350" t="422275" r="14604" b="14604"/>
                <wp:wrapNone/>
                <wp:docPr id="202" name="椭圆形标注 202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H="1" rot="10800000">
                          <a:off x="0" y="0"/>
                          <a:ext cx="3217545" cy="2573016"/>
                        </a:xfrm>
                        <a:prstGeom prst="wedgeEllipseCallout">
                          <a:avLst>
                            <a:gd name="adj1" fmla="val 1532"/>
                            <a:gd name="adj2" fmla="val 6597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 id="184"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63" id="椭圆形标注 202" o:spid="_x0000_s185" filled="f" stroked="t" strokeweight="1.0pt" adj="11131,25051" style="position:absolute;margin-left:-25.149921pt;margin-top:50.90244pt;width:253.35pt;height:202.59975pt;rotation:180.0;flip:x;z-index:628;mso-position-horizontal:absolute;mso-position-vertical:absolute;mso-wrap-style:square;">
                <v:stroke color="#000000"/>
                <v:textbox id="902" inset="2.54mm,1.27mm,2.54mm,1.27mm" o:insetmode="custom" style="layout-flow:horizontal;v-text-anchor:middle;"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方正黑体简体" w:eastAsia="方正黑体简体"/>
          <w:sz w:val="44"/>
        </w:rPr>
      </w:pPr>
    </w:p>
    <w:p>
      <w:pPr>
        <w:rPr>
          <w:rFonts w:ascii="方正黑体简体" w:eastAsia="方正黑体简体"/>
          <w:sz w:val="44"/>
        </w:rPr>
      </w:pPr>
    </w:p>
    <w:p>
      <w:pPr>
        <w:rPr>
          <w:rFonts w:ascii="方正黑体简体" w:eastAsia="方正黑体简体"/>
          <w:sz w:val="44"/>
        </w:rPr>
      </w:pPr>
    </w:p>
    <w:p>
      <w:pPr>
        <w:rPr>
          <w:rFonts w:ascii="方正黑体简体" w:eastAsia="方正黑体简体"/>
          <w:sz w:val="44"/>
        </w:rPr>
      </w:pPr>
    </w:p>
    <w:p>
      <w:pPr>
        <w:rPr>
          <w:rFonts w:ascii="方正黑体简体" w:eastAsia="方正黑体简体"/>
          <w:sz w:val="44"/>
        </w:rPr>
      </w:pPr>
    </w:p>
    <w:p>
      <w:pPr>
        <w:rPr>
          <w:rFonts w:ascii="方正黑体简体" w:eastAsia="方正黑体简体"/>
          <w:sz w:val="44"/>
        </w:rPr>
      </w:pPr>
    </w:p>
    <w:p>
      <w:pPr>
        <w:tabs>
          <w:tab w:val="left" w:pos="6840"/>
        </w:tabs>
        <w:rPr>
          <w:rFonts w:ascii="方正黑体简体" w:eastAsia="方正黑体简体" w:hint="eastAsia"/>
          <w:sz w:val="44"/>
        </w:rPr>
        <w:sectPr>
          <w:pgSz w:w="11906" w:h="16838"/>
          <w:pgMar w:top="2098" w:right="1474" w:bottom="1984" w:left="1587" w:header="851" w:footer="992" w:gutter="0"/>
          <w:cols w:num="1" w:space="425"/>
          <w:docGrid w:type="lines" w:linePitch="312" w:charSpace="0"/>
        </w:sectPr>
      </w:pPr>
      <w:r>
        <w:rPr>
          <w:rFonts w:ascii="方正黑体简体" w:eastAsia="方正黑体简体"/>
          <w:sz w:val="44"/>
        </w:rPr>
        <w:tab/>
      </w:r>
    </w:p>
    <w:p>
      <w:pPr>
        <w:jc w:val="center"/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640" behindDoc="0" locked="0" layoutInCell="1" hidden="0" allowOverlap="1">
                <wp:simplePos x="0" y="0"/>
                <wp:positionH relativeFrom="column">
                  <wp:posOffset>2146935</wp:posOffset>
                </wp:positionH>
                <wp:positionV relativeFrom="paragraph">
                  <wp:posOffset>1915160</wp:posOffset>
                </wp:positionV>
                <wp:extent cx="790575" cy="9525"/>
                <wp:effectExtent l="0" t="71119" r="9525" b="71755"/>
                <wp:wrapNone/>
                <wp:docPr id="212" name="直接箭头连接符 212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V="1" rot="21600000">
                          <a:off x="0" y="0"/>
                          <a:ext cx="790575" cy="9525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lg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212" o:spid="_x0000_s186" filled="f" stroked="t" strokeweight="1.5pt" style="position:absolute;margin-left:169.05pt;margin-top:150.8pt;width:62.250015pt;height:0.75pt;flip:y;z-index:640;mso-position-horizontal:absolute;mso-position-vertical:absolute;">
                <v:stroke color="#000000" endarrow="open" endarrowwidth="wide" endarrowlength="long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636" behindDoc="0" locked="0" layoutInCell="1" hidden="0" allowOverlap="1">
                <wp:simplePos x="0" y="0"/>
                <wp:positionH relativeFrom="column">
                  <wp:posOffset>3052445</wp:posOffset>
                </wp:positionH>
                <wp:positionV relativeFrom="paragraph">
                  <wp:posOffset>1588770</wp:posOffset>
                </wp:positionV>
                <wp:extent cx="2066290" cy="657859"/>
                <wp:effectExtent l="0" t="0" r="10160" b="8889"/>
                <wp:wrapNone/>
                <wp:docPr id="213" name="文本框 213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066290" cy="657859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187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窗口人员受理，出具《参保凭证》办结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213" o:spid="_x0000_s188" fillcolor="#FFFFFF" stroked="f" strokeweight="0.5pt" style="position:absolute;margin-left:240.35pt;margin-top:125.1pt;width:162.70001pt;height:51.79993pt;z-index:636;mso-position-horizontal:absolute;mso-position-vertical:absolute;mso-wrap-style:square;">
                <v:stroke/>
                <v:textbox id="903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窗口人员受理，出具《参保凭证》办结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638" behindDoc="0" locked="0" layoutInCell="1" hidden="0" allowOverlap="1">
                <wp:simplePos x="0" y="0"/>
                <wp:positionH relativeFrom="column">
                  <wp:posOffset>2987675</wp:posOffset>
                </wp:positionH>
                <wp:positionV relativeFrom="paragraph">
                  <wp:posOffset>1489710</wp:posOffset>
                </wp:positionV>
                <wp:extent cx="2221230" cy="859155"/>
                <wp:effectExtent l="6350" t="6350" r="20320" b="10795"/>
                <wp:wrapNone/>
                <wp:docPr id="214" name="圆角矩形 214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221230" cy="859155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214" o:spid="_x0000_s189" filled="f" stroked="t" strokeweight="1.0pt" adj="3600" style="position:absolute;margin-left:235.25002pt;margin-top:117.3pt;width:174.90001pt;height:67.649994pt;z-index:638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634" behindDoc="0" locked="0" layoutInCell="1" hidden="0" allowOverlap="1">
                <wp:simplePos x="0" y="0"/>
                <wp:positionH relativeFrom="column">
                  <wp:posOffset>206375</wp:posOffset>
                </wp:positionH>
                <wp:positionV relativeFrom="paragraph">
                  <wp:posOffset>1169035</wp:posOffset>
                </wp:positionV>
                <wp:extent cx="1897380" cy="1627505"/>
                <wp:effectExtent l="6350" t="6350" r="20320" b="23495"/>
                <wp:wrapNone/>
                <wp:docPr id="215" name="圆角矩形 215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897380" cy="1627505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215" o:spid="_x0000_s190" filled="f" stroked="t" strokeweight="1.0pt" adj="3600" style="position:absolute;margin-left:16.25pt;margin-top:92.05pt;width:149.4pt;height:128.15pt;z-index:634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632" behindDoc="0" locked="0" layoutInCell="1" hidden="0" allowOverlap="1">
                <wp:simplePos x="0" y="0"/>
                <wp:positionH relativeFrom="column">
                  <wp:posOffset>289560</wp:posOffset>
                </wp:positionH>
                <wp:positionV relativeFrom="paragraph">
                  <wp:posOffset>1201419</wp:posOffset>
                </wp:positionV>
                <wp:extent cx="1667510" cy="1491615"/>
                <wp:effectExtent l="0" t="0" r="8889" b="13335"/>
                <wp:wrapNone/>
                <wp:docPr id="216" name="文本框 216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667510" cy="1491615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191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资料申报：参保人持医保电子凭证或有效身份证件或社保卡来前台办理（随来随受理）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216" o:spid="_x0000_s192" fillcolor="#FFFFFF" stroked="f" strokeweight="0.5pt" style="position:absolute;margin-left:22.8pt;margin-top:94.59992pt;width:131.3pt;height:117.450005pt;z-index:632;mso-position-horizontal:absolute;mso-position-vertical:absolute;mso-wrap-style:square;">
                <v:stroke/>
                <v:textbox id="904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资料申报：参保人持医保电子凭证或有效身份证件或社保卡来前台办理（随来随受理）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  <w:t>出具《参保凭证》流程图</w:t>
      </w:r>
    </w:p>
    <w:p>
      <w:pPr>
        <w:jc w:val="center"/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  <w:sectPr>
          <w:pgSz w:w="11906" w:h="16838"/>
          <w:pgMar w:top="2098" w:right="1474" w:bottom="1984" w:left="1587" w:header="851" w:footer="992" w:gutter="0"/>
          <w:cols w:num="1" w:space="425"/>
          <w:docGrid w:type="lines" w:linePitch="312" w:charSpace="0"/>
        </w:sectPr>
      </w:pPr>
    </w:p>
    <w:p>
      <w:pPr>
        <w:pStyle w:val="16"/>
        <w:tabs>
          <w:tab w:val="center" w:pos="4153"/>
          <w:tab w:val="right" w:pos="8306"/>
        </w:tabs>
        <w:jc w:val="center"/>
        <w:rPr>
          <w:rFonts w:hint="eastAsia"/>
          <w:lang w:val="en-US" w:eastAsia="zh-CN"/>
        </w:rPr>
      </w:pPr>
      <w:r>
        <w:rPr>
          <w:rFonts w:ascii="方正黑体简体" w:eastAsia="方正黑体简体" w:cs="方正黑体简体" w:hAnsi="方正黑体简体" w:hint="eastAsia"/>
          <w:sz w:val="44"/>
          <w:szCs w:val="44"/>
          <w:lang w:val="en-US" w:eastAsia="zh-CN"/>
        </w:rPr>
        <w:t>转移接续手续办理流程图</w:t>
      </w:r>
    </w:p>
    <w:p>
      <w:pPr>
        <w:pStyle w:val="16"/>
        <w:tabs>
          <w:tab w:val="center" w:pos="4153"/>
          <w:tab w:val="right" w:pos="8306"/>
        </w:tabs>
        <w:jc w:val="center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662" behindDoc="0" locked="0" layoutInCell="1" hidden="0" allowOverlap="1">
                <wp:simplePos x="0" y="0"/>
                <wp:positionH relativeFrom="column">
                  <wp:posOffset>3613785</wp:posOffset>
                </wp:positionH>
                <wp:positionV relativeFrom="paragraph">
                  <wp:posOffset>6424929</wp:posOffset>
                </wp:positionV>
                <wp:extent cx="2061845" cy="1466850"/>
                <wp:wrapNone/>
                <wp:docPr id="220" name="文本框 220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061845" cy="1466850"/>
                        </a:xfrm>
                        <a:prstGeom prst="rect"/>
                        <a:noFill/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193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b w:val="0"/>
                                <w:bCs w:val="0"/>
                                <w:color w:val="000000"/>
                                <w:sz w:val="28"/>
                                <w:szCs w:val="28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b w:val="0"/>
                                <w:bCs w:val="0"/>
                                <w:color w:val="000000"/>
                                <w:sz w:val="28"/>
                                <w:szCs w:val="28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  <w:t>收到其他医保经办部门的《参保人员医疗保险类型变更信息表》，通知单位办理增人业务时办理医保接续，办结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220" o:spid="_x0000_s194" filled="f" stroked="f" strokeweight="0.5pt" style="position:absolute;margin-left:284.55pt;margin-top:505.89993pt;width:162.35002pt;height:115.5pt;z-index:662;mso-position-horizontal:absolute;mso-position-vertical:absolute;mso-wrap-style:square;">
                <v:stroke/>
                <v:textbox id="905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b w:val="0"/>
                          <w:bCs w:val="0"/>
                          <w:color w:val="000000"/>
                          <w:sz w:val="28"/>
                          <w:szCs w:val="28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b w:val="0"/>
                          <w:bCs w:val="0"/>
                          <w:color w:val="000000"/>
                          <w:sz w:val="28"/>
                          <w:szCs w:val="28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  <w:t>收到其他医保经办部门的《参保人员医疗保险类型变更信息表》，通知单位办理增人业务时办理医保接续，办结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664" behindDoc="0" locked="0" layoutInCell="1" hidden="0" allowOverlap="1">
                <wp:simplePos x="0" y="0"/>
                <wp:positionH relativeFrom="column">
                  <wp:posOffset>3519170</wp:posOffset>
                </wp:positionH>
                <wp:positionV relativeFrom="paragraph">
                  <wp:posOffset>6376670</wp:posOffset>
                </wp:positionV>
                <wp:extent cx="2285365" cy="1597025"/>
                <wp:effectExtent l="6350" t="6350" r="13335" b="15875"/>
                <wp:wrapNone/>
                <wp:docPr id="221" name="圆角矩形 221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285365" cy="1597025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221" o:spid="_x0000_s195" filled="f" stroked="t" strokeweight="1.0pt" adj="3600" style="position:absolute;margin-left:277.1pt;margin-top:502.1pt;width:179.95001pt;height:125.750015pt;z-index:664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674" behindDoc="0" locked="0" layoutInCell="1" hidden="0" allowOverlap="1">
                <wp:simplePos x="0" y="0"/>
                <wp:positionH relativeFrom="column">
                  <wp:posOffset>1296035</wp:posOffset>
                </wp:positionH>
                <wp:positionV relativeFrom="paragraph">
                  <wp:posOffset>1167762</wp:posOffset>
                </wp:positionV>
                <wp:extent cx="317498" cy="1269"/>
                <wp:effectExtent l="0" t="53340" r="6350" b="59688"/>
                <wp:wrapNone/>
                <wp:docPr id="236" name="直接箭头连接符 236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317498" cy="1269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236" o:spid="_x0000_s196" filled="f" stroked="t" strokeweight="1.5pt" style="position:absolute;margin-left:102.05001pt;margin-top:91.94976pt;width:24.999855pt;height:0.09992981pt;z-index:674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658" behindDoc="0" locked="0" layoutInCell="1" hidden="0" allowOverlap="1">
                <wp:simplePos x="0" y="0"/>
                <wp:positionH relativeFrom="column">
                  <wp:posOffset>3618229</wp:posOffset>
                </wp:positionH>
                <wp:positionV relativeFrom="paragraph">
                  <wp:posOffset>2864485</wp:posOffset>
                </wp:positionV>
                <wp:extent cx="2032635" cy="3173095"/>
                <wp:effectExtent l="6350" t="6350" r="18415" b="20955"/>
                <wp:wrapNone/>
                <wp:docPr id="223" name="圆角矩形 223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032635" cy="3173095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223" o:spid="_x0000_s197" filled="f" stroked="t" strokeweight="1.0pt" adj="3600" style="position:absolute;margin-left:284.89993pt;margin-top:225.55pt;width:160.05002pt;height:249.85002pt;z-index:658;mso-position-horizontal:absolute;mso-position-vertical:absolute;">
                <v:stroke color="#000000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654" behindDoc="0" locked="0" layoutInCell="1" hidden="0" allowOverlap="1">
                <wp:simplePos x="0" y="0"/>
                <wp:positionH relativeFrom="column">
                  <wp:posOffset>3723004</wp:posOffset>
                </wp:positionH>
                <wp:positionV relativeFrom="paragraph">
                  <wp:posOffset>2929254</wp:posOffset>
                </wp:positionV>
                <wp:extent cx="1817370" cy="3291204"/>
                <wp:effectExtent l="4444" t="4444" r="6985" b="19050"/>
                <wp:wrapNone/>
                <wp:docPr id="222" name="文本框 222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817370" cy="3291204"/>
                        </a:xfrm>
                        <a:prstGeom prst="rect"/>
                        <a:noFill/>
                        <a:ln w="6350" cmpd="sng" cap="flat">
                          <a:solidFill>
                            <a:srgbClr val="FFFFFF"/>
                          </a:solidFill>
                          <a:prstDash val="solid"/>
                          <a:round/>
                        </a:ln>
                      </wps:spPr>
                      <wps:txbx id="198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b w:val="0"/>
                                <w:bCs w:val="0"/>
                                <w:color w:val="000000"/>
                                <w:sz w:val="28"/>
                                <w:szCs w:val="28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b w:val="0"/>
                                <w:bCs w:val="0"/>
                                <w:color w:val="000000"/>
                                <w:sz w:val="28"/>
                                <w:szCs w:val="28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  <w:t>接续业务：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b w:val="0"/>
                                <w:bCs w:val="0"/>
                                <w:color w:val="000000"/>
                                <w:sz w:val="28"/>
                                <w:szCs w:val="28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b w:val="0"/>
                                <w:bCs w:val="0"/>
                                <w:color w:val="000000"/>
                                <w:sz w:val="28"/>
                                <w:szCs w:val="28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  <w:t>1、河北省内不用发函，直接在办理增人业务时办理接续业务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b w:val="0"/>
                                <w:bCs w:val="0"/>
                                <w:color w:val="000000"/>
                                <w:sz w:val="28"/>
                                <w:szCs w:val="28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b w:val="0"/>
                                <w:bCs w:val="0"/>
                                <w:color w:val="000000"/>
                                <w:sz w:val="28"/>
                                <w:szCs w:val="28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  <w:t>2、外省转入需要向原参保地经办机构发函，即经办人员填申请单，窗口人员系统导入电子版后打印联系函，寄到外省医保经办部门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222" o:spid="_x0000_s199" filled="f" stroked="t" strokeweight="0.5pt" style="position:absolute;margin-left:293.14993pt;margin-top:230.64992pt;width:143.10004pt;height:259.14996pt;z-index:654;mso-position-horizontal:absolute;mso-position-vertical:absolute;mso-wrap-style:square;">
                <v:stroke color="#FFFFFF"/>
                <v:textbox id="906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b w:val="0"/>
                          <w:bCs w:val="0"/>
                          <w:color w:val="000000"/>
                          <w:sz w:val="28"/>
                          <w:szCs w:val="28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b w:val="0"/>
                          <w:bCs w:val="0"/>
                          <w:color w:val="000000"/>
                          <w:sz w:val="28"/>
                          <w:szCs w:val="28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  <w:t>接续业务：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b w:val="0"/>
                          <w:bCs w:val="0"/>
                          <w:color w:val="000000"/>
                          <w:sz w:val="28"/>
                          <w:szCs w:val="28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b w:val="0"/>
                          <w:bCs w:val="0"/>
                          <w:color w:val="000000"/>
                          <w:sz w:val="28"/>
                          <w:szCs w:val="28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  <w:t>1、河北省内不用发函，直接在办理增人业务时办理接续业务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b w:val="0"/>
                          <w:bCs w:val="0"/>
                          <w:color w:val="000000"/>
                          <w:sz w:val="28"/>
                          <w:szCs w:val="28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b w:val="0"/>
                          <w:bCs w:val="0"/>
                          <w:color w:val="000000"/>
                          <w:sz w:val="28"/>
                          <w:szCs w:val="28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  <w:t>2、外省转入需要向原参保地经办机构发函，即经办人员填申请单，窗口人员系统导入电子版后打印联系函，寄到外省医保经办部门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676" behindDoc="0" locked="0" layoutInCell="1" hidden="0" allowOverlap="1">
                <wp:simplePos x="0" y="0"/>
                <wp:positionH relativeFrom="column">
                  <wp:posOffset>3165475</wp:posOffset>
                </wp:positionH>
                <wp:positionV relativeFrom="paragraph">
                  <wp:posOffset>1178559</wp:posOffset>
                </wp:positionV>
                <wp:extent cx="343535" cy="3809"/>
                <wp:effectExtent l="0" t="52705" r="18415" b="57785"/>
                <wp:wrapNone/>
                <wp:docPr id="237" name="直接箭头连接符 237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V="1" rot="21600000">
                          <a:off x="0" y="0"/>
                          <a:ext cx="343535" cy="3809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237" o:spid="_x0000_s200" filled="f" stroked="t" strokeweight="1.5pt" style="position:absolute;margin-left:249.25003pt;margin-top:92.79992pt;width:27.049988pt;height:0.29992676pt;flip:y;z-index:676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650" behindDoc="0" locked="0" layoutInCell="1" hidden="0" allowOverlap="1">
                <wp:simplePos x="0" y="0"/>
                <wp:positionH relativeFrom="column">
                  <wp:posOffset>3666490</wp:posOffset>
                </wp:positionH>
                <wp:positionV relativeFrom="paragraph">
                  <wp:posOffset>452755</wp:posOffset>
                </wp:positionV>
                <wp:extent cx="1833245" cy="2021205"/>
                <wp:wrapNone/>
                <wp:docPr id="224" name="文本框 224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833245" cy="2021205"/>
                        </a:xfrm>
                        <a:prstGeom prst="rect"/>
                        <a:noFill/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201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b w:val="0"/>
                                <w:bCs w:val="0"/>
                                <w:color w:val="000000"/>
                                <w:sz w:val="28"/>
                                <w:szCs w:val="28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b w:val="0"/>
                                <w:bCs w:val="0"/>
                                <w:color w:val="000000"/>
                                <w:sz w:val="28"/>
                                <w:szCs w:val="28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  <w:t>转移业务：办理停保后本人即可带身份证来前台打印《参保凭证》和《基本医疗保险关系转移接续申请表》，结算部门将个人账户余额返还，办结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224" o:spid="_x0000_s202" filled="f" stroked="f" strokeweight="0.5pt" style="position:absolute;margin-left:288.7pt;margin-top:35.65pt;width:144.35pt;height:159.15pt;z-index:650;mso-position-horizontal:absolute;mso-position-vertical:absolute;mso-wrap-style:square;">
                <v:stroke/>
                <v:textbox id="907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b w:val="0"/>
                          <w:bCs w:val="0"/>
                          <w:color w:val="000000"/>
                          <w:sz w:val="28"/>
                          <w:szCs w:val="28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b w:val="0"/>
                          <w:bCs w:val="0"/>
                          <w:color w:val="000000"/>
                          <w:sz w:val="28"/>
                          <w:szCs w:val="28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  <w:t>转移业务：办理停保后本人即可带身份证来前台打印《参保凭证》和《基本医疗保险关系转移接续申请表》，结算部门将个人账户余额返还，办结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652" behindDoc="0" locked="0" layoutInCell="1" hidden="0" allowOverlap="1">
                <wp:simplePos x="0" y="0"/>
                <wp:positionH relativeFrom="column">
                  <wp:posOffset>3545205</wp:posOffset>
                </wp:positionH>
                <wp:positionV relativeFrom="paragraph">
                  <wp:posOffset>356870</wp:posOffset>
                </wp:positionV>
                <wp:extent cx="2084068" cy="2194560"/>
                <wp:effectExtent l="6350" t="6350" r="24129" b="8889"/>
                <wp:wrapNone/>
                <wp:docPr id="226" name="圆角矩形 226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084068" cy="2194560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226" o:spid="_x0000_s203" filled="f" stroked="t" strokeweight="1.0pt" adj="3600" style="position:absolute;margin-left:279.15pt;margin-top:28.1pt;width:164.09985pt;height:172.79999pt;z-index:652;mso-position-horizontal:absolute;mso-position-vertical:absolute;">
                <v:stroke color="#000000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644" behindDoc="0" locked="0" layoutInCell="1" hidden="0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620394</wp:posOffset>
                </wp:positionV>
                <wp:extent cx="1351280" cy="1136014"/>
                <wp:effectExtent l="6350" t="6350" r="13970" b="19684"/>
                <wp:wrapNone/>
                <wp:docPr id="232" name="圆角矩形 232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351280" cy="1136014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232" o:spid="_x0000_s204" filled="f" stroked="t" strokeweight="1.0pt" adj="3600" style="position:absolute;margin-left:-6.4pt;margin-top:48.849922pt;width:106.4pt;height:89.44992pt;z-index:644;mso-position-horizontal:absolute;mso-position-vertical:absolute;">
                <v:stroke color="#000000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642" behindDoc="0" locked="0" layoutInCell="1" hidden="0" allowOverlap="1">
                <wp:simplePos x="0" y="0"/>
                <wp:positionH relativeFrom="column">
                  <wp:posOffset>-41275</wp:posOffset>
                </wp:positionH>
                <wp:positionV relativeFrom="paragraph">
                  <wp:posOffset>690245</wp:posOffset>
                </wp:positionV>
                <wp:extent cx="1229360" cy="1126490"/>
                <wp:wrapNone/>
                <wp:docPr id="231" name="文本框 231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229360" cy="1126490"/>
                        </a:xfrm>
                        <a:prstGeom prst="rect"/>
                        <a:noFill/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205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b w:val="0"/>
                                <w:bCs w:val="0"/>
                                <w:color w:val="000000"/>
                                <w:sz w:val="28"/>
                                <w:szCs w:val="28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b w:val="0"/>
                                <w:bCs w:val="0"/>
                                <w:color w:val="000000"/>
                                <w:sz w:val="28"/>
                                <w:szCs w:val="28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  <w:t>资料申报：提交一下材料来前台办理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231" o:spid="_x0000_s206" filled="f" stroked="f" strokeweight="0.5pt" style="position:absolute;margin-left:-3.25pt;margin-top:54.35pt;width:96.80001pt;height:88.7pt;z-index:642;mso-position-horizontal:absolute;mso-position-vertical:absolute;mso-wrap-style:square;">
                <v:stroke/>
                <v:textbox id="908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b w:val="0"/>
                          <w:bCs w:val="0"/>
                          <w:color w:val="000000"/>
                          <w:sz w:val="28"/>
                          <w:szCs w:val="28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b w:val="0"/>
                          <w:bCs w:val="0"/>
                          <w:color w:val="000000"/>
                          <w:sz w:val="28"/>
                          <w:szCs w:val="28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  <w:t>资料申报：提交一下材料来前台办理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668" behindDoc="0" locked="0" layoutInCell="1" hidden="0" allowOverlap="1">
                <wp:simplePos x="0" y="0"/>
                <wp:positionH relativeFrom="column">
                  <wp:posOffset>156210</wp:posOffset>
                </wp:positionH>
                <wp:positionV relativeFrom="paragraph">
                  <wp:posOffset>2914015</wp:posOffset>
                </wp:positionV>
                <wp:extent cx="2136775" cy="2077084"/>
                <wp:wrapNone/>
                <wp:docPr id="217" name="文本框 217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136775" cy="2077084"/>
                        </a:xfrm>
                        <a:prstGeom prst="rect"/>
                        <a:noFill/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207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b w:val="0"/>
                                <w:bCs w:val="0"/>
                                <w:color w:val="000000"/>
                                <w:sz w:val="28"/>
                                <w:szCs w:val="28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b w:val="0"/>
                                <w:bCs w:val="0"/>
                                <w:color w:val="000000"/>
                                <w:sz w:val="28"/>
                                <w:szCs w:val="28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  <w:t>提交资料：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b w:val="0"/>
                                <w:bCs w:val="0"/>
                                <w:color w:val="000000"/>
                                <w:sz w:val="28"/>
                                <w:szCs w:val="28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b w:val="0"/>
                                <w:bCs w:val="0"/>
                                <w:color w:val="000000"/>
                                <w:sz w:val="28"/>
                                <w:szCs w:val="28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  <w:t>1、医保电子凭证或有效身份证件或社保卡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b w:val="0"/>
                                <w:bCs w:val="0"/>
                                <w:color w:val="000000"/>
                                <w:sz w:val="28"/>
                                <w:szCs w:val="28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b w:val="0"/>
                                <w:bCs w:val="0"/>
                                <w:color w:val="000000"/>
                                <w:sz w:val="28"/>
                                <w:szCs w:val="28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  <w:t>2、《参保凭证》（含电子《参保凭证》）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b w:val="0"/>
                                <w:bCs w:val="0"/>
                                <w:color w:val="000000"/>
                                <w:sz w:val="28"/>
                                <w:szCs w:val="28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  <w:t>3、《基本医疗保险关系转移接续申请表》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217" o:spid="_x0000_s208" filled="f" stroked="f" strokeweight="0.5pt" style="position:absolute;margin-left:12.300001pt;margin-top:229.45001pt;width:168.25pt;height:163.54994pt;z-index:668;mso-position-horizontal:absolute;mso-position-vertical:absolute;mso-wrap-style:square;">
                <v:stroke/>
                <v:textbox id="909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b w:val="0"/>
                          <w:bCs w:val="0"/>
                          <w:color w:val="000000"/>
                          <w:sz w:val="28"/>
                          <w:szCs w:val="28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b w:val="0"/>
                          <w:bCs w:val="0"/>
                          <w:color w:val="000000"/>
                          <w:sz w:val="28"/>
                          <w:szCs w:val="28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  <w:t>提交资料：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b w:val="0"/>
                          <w:bCs w:val="0"/>
                          <w:color w:val="000000"/>
                          <w:sz w:val="28"/>
                          <w:szCs w:val="28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b w:val="0"/>
                          <w:bCs w:val="0"/>
                          <w:color w:val="000000"/>
                          <w:sz w:val="28"/>
                          <w:szCs w:val="28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  <w:t>1、医保电子凭证或有效身份证件或社保卡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b w:val="0"/>
                          <w:bCs w:val="0"/>
                          <w:color w:val="000000"/>
                          <w:sz w:val="28"/>
                          <w:szCs w:val="28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b w:val="0"/>
                          <w:bCs w:val="0"/>
                          <w:color w:val="000000"/>
                          <w:sz w:val="28"/>
                          <w:szCs w:val="28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  <w:t>2、《参保凭证》（含电子《参保凭证》）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b/>
                          <w:bCs/>
                          <w:color w:val="000000"/>
                          <w:sz w:val="24"/>
                          <w:szCs w:val="24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b w:val="0"/>
                          <w:bCs w:val="0"/>
                          <w:color w:val="000000"/>
                          <w:sz w:val="28"/>
                          <w:szCs w:val="28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  <w:t>3、《基本医疗保险关系转移接续申请表》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670" behindDoc="0" locked="0" layoutInCell="1" hidden="0" allowOverlap="1">
                <wp:simplePos x="0" y="0"/>
                <wp:positionH relativeFrom="column">
                  <wp:posOffset>-362584</wp:posOffset>
                </wp:positionH>
                <wp:positionV relativeFrom="paragraph">
                  <wp:posOffset>2406650</wp:posOffset>
                </wp:positionV>
                <wp:extent cx="3008629" cy="3083560"/>
                <wp:effectExtent l="17779" t="428625" r="21590" b="12064"/>
                <wp:wrapNone/>
                <wp:docPr id="218" name="椭圆形标注 218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8820000">
                          <a:off x="0" y="0"/>
                          <a:ext cx="3008629" cy="3083560"/>
                        </a:xfrm>
                        <a:prstGeom prst="wedgeEllipseCallout">
                          <a:avLst>
                            <a:gd name="adj1" fmla="val -20814"/>
                            <a:gd name="adj2" fmla="val 62500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 id="209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eastAsia="宋体" w:hint="eastAsia"/>
                                <w:color w:val="FFFFFF"/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63" id="椭圆形标注 218" o:spid="_x0000_s210" filled="f" stroked="t" strokeweight="1.0pt" adj="6304,24300" style="position:absolute;margin-left:-28.549921pt;margin-top:189.5pt;width:236.89993pt;height:242.8pt;rotation:147.0;z-index:670;mso-position-horizontal:absolute;mso-position-vertical:absolute;mso-wrap-style:square;">
                <v:stroke color="#000000"/>
                <v:textbox id="910" inset="2.54mm,1.27mm,2.54mm,1.27mm" o:insetmode="custom" style="layout-flow:horizontal;v-text-anchor:middle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eastAsia="宋体" w:hint="eastAsia"/>
                          <w:color w:val="FFFFFF"/>
                          <w14:textFill>
                            <w14:solidFill>
                              <w14:srgbClr w14:val="FFFFFF"/>
                            </w14:solidFill>
                          </w14:textFill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666" behindDoc="0" locked="0" layoutInCell="1" hidden="0" allowOverlap="1">
                <wp:simplePos x="0" y="0"/>
                <wp:positionH relativeFrom="column">
                  <wp:posOffset>2940050</wp:posOffset>
                </wp:positionH>
                <wp:positionV relativeFrom="paragraph">
                  <wp:posOffset>1979295</wp:posOffset>
                </wp:positionV>
                <wp:extent cx="641984" cy="725169"/>
                <wp:effectExtent l="6985" t="6350" r="17779" b="11430"/>
                <wp:wrapNone/>
                <wp:docPr id="219" name="直接箭头连接符 219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641984" cy="725169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lg" len="lg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219" o:spid="_x0000_s211" filled="f" stroked="t" strokeweight="1.5pt" style="position:absolute;margin-left:231.50002pt;margin-top:155.85002pt;width:50.54991pt;height:57.099945pt;z-index:666;mso-position-horizontal:absolute;mso-position-vertical:absolute;">
                <v:stroke color="#000000" endarrow="open" endarrowwidth="wide" endarrowlength="long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648" behindDoc="0" locked="0" layoutInCell="1" hidden="0" allowOverlap="1">
                <wp:simplePos x="0" y="0"/>
                <wp:positionH relativeFrom="column">
                  <wp:posOffset>1627505</wp:posOffset>
                </wp:positionH>
                <wp:positionV relativeFrom="paragraph">
                  <wp:posOffset>538480</wp:posOffset>
                </wp:positionV>
                <wp:extent cx="1503680" cy="1315085"/>
                <wp:effectExtent l="6350" t="6350" r="13970" b="12064"/>
                <wp:wrapNone/>
                <wp:docPr id="227" name="圆角矩形 227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503680" cy="1315085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227" o:spid="_x0000_s212" filled="f" stroked="t" strokeweight="1.0pt" adj="3600" style="position:absolute;margin-left:128.15pt;margin-top:42.4pt;width:118.4pt;height:103.55001pt;z-index:648;mso-position-horizontal:absolute;mso-position-vertical:absolute;">
                <v:stroke color="#000000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646" behindDoc="0" locked="0" layoutInCell="1" hidden="0" allowOverlap="1">
                <wp:simplePos x="0" y="0"/>
                <wp:positionH relativeFrom="column">
                  <wp:posOffset>1642110</wp:posOffset>
                </wp:positionH>
                <wp:positionV relativeFrom="paragraph">
                  <wp:posOffset>608965</wp:posOffset>
                </wp:positionV>
                <wp:extent cx="1515108" cy="1212213"/>
                <wp:wrapNone/>
                <wp:docPr id="228" name="文本框 228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515108" cy="1212213"/>
                        </a:xfrm>
                        <a:prstGeom prst="rect"/>
                        <a:noFill/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213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b w:val="0"/>
                                <w:bCs w:val="0"/>
                                <w:color w:val="000000"/>
                                <w:sz w:val="28"/>
                                <w:szCs w:val="28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b w:val="0"/>
                                <w:bCs w:val="0"/>
                                <w:color w:val="000000"/>
                                <w:sz w:val="28"/>
                                <w:szCs w:val="28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  <w:t>资料受理：对申报材料予以受理，（随来随受理）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228" o:spid="_x0000_s214" filled="f" stroked="f" strokeweight="0.5pt" style="position:absolute;margin-left:129.3pt;margin-top:47.95pt;width:119.29986pt;height:95.449844pt;z-index:646;mso-position-horizontal:absolute;mso-position-vertical:absolute;mso-wrap-style:square;">
                <v:stroke/>
                <v:textbox id="911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b w:val="0"/>
                          <w:bCs w:val="0"/>
                          <w:color w:val="000000"/>
                          <w:sz w:val="28"/>
                          <w:szCs w:val="28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b w:val="0"/>
                          <w:bCs w:val="0"/>
                          <w:color w:val="000000"/>
                          <w:sz w:val="28"/>
                          <w:szCs w:val="28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  <w:t>资料受理：对申报材料予以受理，（随来随受理）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656" behindDoc="0" locked="0" layoutInCell="1" hidden="0" allowOverlap="1">
                <wp:simplePos x="0" y="0"/>
                <wp:positionH relativeFrom="column">
                  <wp:posOffset>3775075</wp:posOffset>
                </wp:positionH>
                <wp:positionV relativeFrom="paragraph">
                  <wp:posOffset>30480</wp:posOffset>
                </wp:positionV>
                <wp:extent cx="2180589" cy="5925820"/>
                <wp:wrapNone/>
                <wp:docPr id="234" name="圆角矩形 234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180589" cy="5925820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noFill/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234" o:spid="_x0000_s215" filled="f" stroked="f" strokeweight="1.0pt" adj="3600" style="position:absolute;margin-left:297.25pt;margin-top:2.4pt;width:171.69994pt;height:466.6pt;z-index:656;mso-position-horizontal:absolute;mso-position-vertical:absolute;">
                <v:stroke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660" behindDoc="0" locked="0" layoutInCell="1" hidden="0" allowOverlap="1">
                <wp:simplePos x="0" y="0"/>
                <wp:positionH relativeFrom="column">
                  <wp:posOffset>4634865</wp:posOffset>
                </wp:positionH>
                <wp:positionV relativeFrom="paragraph">
                  <wp:posOffset>6037580</wp:posOffset>
                </wp:positionV>
                <wp:extent cx="4445" cy="306070"/>
                <wp:effectExtent l="50800" t="0" r="59055" b="17779"/>
                <wp:wrapNone/>
                <wp:docPr id="235" name="直接箭头连接符 235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4445" cy="306070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235" o:spid="_x0000_s216" filled="f" stroked="t" strokeweight="1.5pt" style="position:absolute;margin-left:364.95pt;margin-top:475.40002pt;width:0.3500061pt;height:24.100006pt;z-index:660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rFonts w:hint="eastAsia"/>
          <w:lang w:val="en-US" w:eastAsia="zh-CN"/>
        </w:rPr>
        <w:tab/>
      </w:r>
    </w:p>
    <w:p>
      <w:pPr>
        <w:jc w:val="center"/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  <w:sectPr>
          <w:pgSz w:w="11906" w:h="16838"/>
          <w:pgMar w:top="2098" w:right="1474" w:bottom="1984" w:left="1587" w:header="851" w:footer="992" w:gutter="0"/>
          <w:cols w:num="1" w:space="425"/>
          <w:docGrid w:type="lines" w:linePitch="312" w:charSpace="0"/>
        </w:sectPr>
      </w:pPr>
    </w:p>
    <w:p>
      <w:pPr>
        <w:jc w:val="center"/>
        <w:rPr>
          <w:rFonts w:ascii="方正黑体简体" w:eastAsia="方正黑体简体" w:cs="方正黑体简体" w:hAnsi="方正黑体简体" w:hint="eastAsia"/>
          <w:sz w:val="44"/>
          <w:szCs w:val="44"/>
          <w:lang w:val="en-US" w:eastAsia="zh-CN"/>
        </w:rPr>
      </w:pPr>
      <w:r>
        <w:rPr>
          <w:rFonts w:ascii="方正黑体简体" w:eastAsia="方正黑体简体" w:cs="方正黑体简体" w:hAnsi="方正黑体简体" w:hint="eastAsia"/>
          <w:sz w:val="44"/>
          <w:szCs w:val="44"/>
          <w:lang w:val="en-US" w:eastAsia="zh-CN"/>
        </w:rPr>
        <w:t>基本医疗保险参保人员异地就医备案流程图</w:t>
      </w:r>
    </w:p>
    <w:p>
      <w:pPr>
        <w:jc w:val="center"/>
        <w:rPr>
          <w:sz w:val="36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698" behindDoc="0" locked="0" layoutInCell="1" hidden="0" allowOverlap="1">
                <wp:simplePos x="0" y="0"/>
                <wp:positionH relativeFrom="column">
                  <wp:posOffset>1769110</wp:posOffset>
                </wp:positionH>
                <wp:positionV relativeFrom="paragraph">
                  <wp:posOffset>254635</wp:posOffset>
                </wp:positionV>
                <wp:extent cx="2261235" cy="993774"/>
                <wp:wrapNone/>
                <wp:docPr id="258" name="文本框 258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261235" cy="993774"/>
                        </a:xfrm>
                        <a:prstGeom prst="rect"/>
                        <a:noFill/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217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jc w:val="lef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b w:val="0"/>
                                <w:bCs w:val="0"/>
                                <w:color w:val="000000"/>
                                <w:sz w:val="28"/>
                                <w:szCs w:val="28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b w:val="0"/>
                                <w:bCs w:val="0"/>
                                <w:color w:val="000000"/>
                                <w:sz w:val="28"/>
                                <w:szCs w:val="28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  <w:t>微信搜索公众号“河北省医疗保障局”，点击关注公众号，点击右下角“异地就医”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258" o:spid="_x0000_s218" filled="f" stroked="f" strokeweight="0.5pt" style="position:absolute;margin-left:139.3pt;margin-top:20.05pt;width:178.05002pt;height:78.24992pt;z-index:698;mso-position-horizontal:absolute;mso-position-vertical:absolute;mso-wrap-style:square;">
                <v:stroke/>
                <v:textbox id="912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jc w:val="lef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b w:val="0"/>
                          <w:bCs w:val="0"/>
                          <w:color w:val="000000"/>
                          <w:sz w:val="28"/>
                          <w:szCs w:val="28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b w:val="0"/>
                          <w:bCs w:val="0"/>
                          <w:color w:val="000000"/>
                          <w:sz w:val="28"/>
                          <w:szCs w:val="28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  <w:t>微信搜索公众号“河北省医疗保障局”，点击关注公众号，点击右下角“异地就医”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700" behindDoc="0" locked="0" layoutInCell="1" hidden="0" allowOverlap="1">
                <wp:simplePos x="0" y="0"/>
                <wp:positionH relativeFrom="column">
                  <wp:posOffset>1666875</wp:posOffset>
                </wp:positionH>
                <wp:positionV relativeFrom="paragraph">
                  <wp:posOffset>149860</wp:posOffset>
                </wp:positionV>
                <wp:extent cx="2457450" cy="1185544"/>
                <wp:effectExtent l="6350" t="6350" r="12700" b="8255"/>
                <wp:wrapNone/>
                <wp:docPr id="259" name="圆角矩形 259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457450" cy="1185544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259" o:spid="_x0000_s219" filled="f" stroked="t" strokeweight="1.0pt" adj="3600" style="position:absolute;margin-left:131.25pt;margin-top:11.8pt;width:193.5pt;height:93.34992pt;z-index:700;mso-position-horizontal:absolute;mso-position-vertical:absolute;">
                <v:stroke color="#000000"/>
              </v:shape>
            </w:pict>
          </mc:Fallback>
        </mc:AlternateContent>
      </w:r>
    </w:p>
    <w:p>
      <w:pPr>
        <w:bidi w:val="0"/>
        <w:rPr>
          <w:rFonts w:ascii="Calibri" w:eastAsia="宋体" w:cs="Arial" w:hAnsi="Calibri" w:hint="eastAsia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702" behindDoc="0" locked="0" layoutInCell="1" hidden="0" allowOverlap="1">
                <wp:simplePos x="0" y="0"/>
                <wp:positionH relativeFrom="column">
                  <wp:posOffset>2877185</wp:posOffset>
                </wp:positionH>
                <wp:positionV relativeFrom="paragraph">
                  <wp:posOffset>170813</wp:posOffset>
                </wp:positionV>
                <wp:extent cx="5715" cy="306701"/>
                <wp:effectExtent l="52069" t="0" r="56515" b="17145"/>
                <wp:wrapNone/>
                <wp:docPr id="260" name="直接箭头连接符 260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H="1" rot="21600000">
                          <a:off x="0" y="0"/>
                          <a:ext cx="5715" cy="306701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260" o:spid="_x0000_s220" filled="f" stroked="t" strokeweight="1.5pt" style="position:absolute;margin-left:226.55003pt;margin-top:13.449852pt;width:0.4499817pt;height:24.149757pt;flip:x;z-index:702;mso-position-horizontal:absolute;mso-position-vertical:absolute;">
                <v:stroke color="#000000" endarrow="open"/>
              </v:shape>
            </w:pict>
          </mc:Fallback>
        </mc:AlternateContent>
      </w:r>
    </w:p>
    <w:p>
      <w:pPr>
        <w:tabs>
          <w:tab w:val="left" w:pos="4678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bidi w:val="0"/>
        <w:rPr>
          <w:rFonts w:ascii="Calibri" w:eastAsia="宋体" w:cs="Arial" w:hAnsi="Calibri" w:hint="eastAsia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714" behindDoc="0" locked="0" layoutInCell="1" hidden="0" allowOverlap="1">
                <wp:simplePos x="0" y="0"/>
                <wp:positionH relativeFrom="column">
                  <wp:posOffset>367029</wp:posOffset>
                </wp:positionH>
                <wp:positionV relativeFrom="paragraph">
                  <wp:posOffset>82550</wp:posOffset>
                </wp:positionV>
                <wp:extent cx="617220" cy="398780"/>
                <wp:wrapNone/>
                <wp:docPr id="261" name="文本框 261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617220" cy="398780"/>
                        </a:xfrm>
                        <a:prstGeom prst="rect"/>
                        <a:noFill/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221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jc w:val="left"/>
                              <w:textAlignment w:val="auto"/>
                              <w:rPr>
                                <w:rFonts w:ascii="方正楷体简体" w:eastAsia="方正楷体简体" w:cs="方正楷体简体" w:hAnsi="方正楷体简体"/>
                                <w:b w:val="0"/>
                                <w:bCs w:val="0"/>
                                <w:color w:val="000000"/>
                                <w:sz w:val="28"/>
                                <w:szCs w:val="28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b w:val="0"/>
                                <w:bCs w:val="0"/>
                                <w:color w:val="000000"/>
                                <w:sz w:val="28"/>
                                <w:szCs w:val="28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  <w:t>姓名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261" o:spid="_x0000_s222" filled="f" stroked="f" strokeweight="0.5pt" style="position:absolute;margin-left:28.899921pt;margin-top:6.5pt;width:48.600002pt;height:31.400002pt;z-index:714;mso-position-horizontal:absolute;mso-position-vertical:absolute;mso-wrap-style:square;">
                <v:stroke/>
                <v:textbox id="913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jc w:val="left"/>
                        <w:textAlignment w:val="auto"/>
                        <w:rPr>
                          <w:rFonts w:ascii="方正楷体简体" w:eastAsia="方正楷体简体" w:cs="方正楷体简体" w:hAnsi="方正楷体简体"/>
                          <w:b w:val="0"/>
                          <w:bCs w:val="0"/>
                          <w:color w:val="000000"/>
                          <w:sz w:val="28"/>
                          <w:szCs w:val="28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b w:val="0"/>
                          <w:bCs w:val="0"/>
                          <w:color w:val="000000"/>
                          <w:sz w:val="28"/>
                          <w:szCs w:val="28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  <w:t>姓名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716" behindDoc="0" locked="0" layoutInCell="1" hidden="0" allowOverlap="1">
                <wp:simplePos x="0" y="0"/>
                <wp:positionH relativeFrom="column">
                  <wp:posOffset>130175</wp:posOffset>
                </wp:positionH>
                <wp:positionV relativeFrom="paragraph">
                  <wp:posOffset>78105</wp:posOffset>
                </wp:positionV>
                <wp:extent cx="1062355" cy="412750"/>
                <wp:effectExtent l="6350" t="6350" r="17145" b="19050"/>
                <wp:wrapNone/>
                <wp:docPr id="262" name="圆角矩形 262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062355" cy="412750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262" o:spid="_x0000_s223" filled="f" stroked="t" strokeweight="1.0pt" adj="3600" style="position:absolute;margin-left:10.25pt;margin-top:6.1500006pt;width:83.65pt;height:32.5pt;z-index:716;mso-position-horizontal:absolute;mso-position-vertical:absolute;">
                <v:stroke color="#000000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704" behindDoc="0" locked="0" layoutInCell="1" hidden="0" allowOverlap="1">
                <wp:simplePos x="0" y="0"/>
                <wp:positionH relativeFrom="column">
                  <wp:posOffset>1892935</wp:posOffset>
                </wp:positionH>
                <wp:positionV relativeFrom="paragraph">
                  <wp:posOffset>180975</wp:posOffset>
                </wp:positionV>
                <wp:extent cx="1983739" cy="691515"/>
                <wp:wrapNone/>
                <wp:docPr id="263" name="文本框 263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983739" cy="691515"/>
                        </a:xfrm>
                        <a:prstGeom prst="rect"/>
                        <a:noFill/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224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jc w:val="left"/>
                              <w:textAlignment w:val="auto"/>
                              <w:rPr>
                                <w:rFonts w:ascii="方正楷体简体" w:eastAsia="方正楷体简体" w:cs="方正楷体简体" w:hAnsi="方正楷体简体"/>
                                <w:b w:val="0"/>
                                <w:bCs w:val="0"/>
                                <w:color w:val="000000"/>
                                <w:sz w:val="28"/>
                                <w:szCs w:val="28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b w:val="0"/>
                                <w:bCs w:val="0"/>
                                <w:color w:val="000000"/>
                                <w:sz w:val="28"/>
                                <w:szCs w:val="28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  <w:t>登录界面，首次登录主要点击“新用户注册”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263" o:spid="_x0000_s225" filled="f" stroked="f" strokeweight="0.5pt" style="position:absolute;margin-left:149.05pt;margin-top:14.25pt;width:156.19992pt;height:54.450005pt;z-index:704;mso-position-horizontal:absolute;mso-position-vertical:absolute;mso-wrap-style:square;">
                <v:stroke/>
                <v:textbox id="914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jc w:val="left"/>
                        <w:textAlignment w:val="auto"/>
                        <w:rPr>
                          <w:rFonts w:ascii="方正楷体简体" w:eastAsia="方正楷体简体" w:cs="方正楷体简体" w:hAnsi="方正楷体简体"/>
                          <w:b w:val="0"/>
                          <w:bCs w:val="0"/>
                          <w:color w:val="000000"/>
                          <w:sz w:val="28"/>
                          <w:szCs w:val="28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b w:val="0"/>
                          <w:bCs w:val="0"/>
                          <w:color w:val="000000"/>
                          <w:sz w:val="28"/>
                          <w:szCs w:val="28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  <w:t>登录界面，首次登录主要点击“新用户注册”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706" behindDoc="0" locked="0" layoutInCell="1" hidden="0" allowOverlap="1">
                <wp:simplePos x="0" y="0"/>
                <wp:positionH relativeFrom="column">
                  <wp:posOffset>1880870</wp:posOffset>
                </wp:positionH>
                <wp:positionV relativeFrom="paragraph">
                  <wp:posOffset>144145</wp:posOffset>
                </wp:positionV>
                <wp:extent cx="2028825" cy="793750"/>
                <wp:effectExtent l="6350" t="6350" r="22225" b="19050"/>
                <wp:wrapNone/>
                <wp:docPr id="264" name="圆角矩形 264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028825" cy="793750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264" o:spid="_x0000_s226" filled="f" stroked="t" strokeweight="1.0pt" adj="3600" style="position:absolute;margin-left:148.1pt;margin-top:11.35pt;width:159.75pt;height:62.5pt;z-index:706;mso-position-horizontal:absolute;mso-position-vertical:absolute;">
                <v:stroke color="#000000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710" behindDoc="0" locked="0" layoutInCell="1" hidden="0" allowOverlap="1">
                <wp:simplePos x="0" y="0"/>
                <wp:positionH relativeFrom="column">
                  <wp:posOffset>1306194</wp:posOffset>
                </wp:positionH>
                <wp:positionV relativeFrom="paragraph">
                  <wp:posOffset>38733</wp:posOffset>
                </wp:positionV>
                <wp:extent cx="497205" cy="158750"/>
                <wp:effectExtent l="3175" t="8889" r="13970" b="22860"/>
                <wp:wrapNone/>
                <wp:docPr id="265" name="直接连接符 265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497205" cy="158750"/>
                        </a:xfrm>
                        <a:prstGeom prst="line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type="#_x0000_t20" id="直接连接符 265" o:spid="_x0000_s227" from="102.84993pt,3.0498426pt" to="141.99994pt,15.549844pt" filled="f" stroked="t" strokeweight="1.5pt" style="position:absolute;z-index:710;mso-position-horizontal:absolute;mso-position-vertical:absolute;visibility:visible;">
                <v:stroke color="#000000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722" behindDoc="0" locked="0" layoutInCell="1" hidden="0" allowOverlap="1">
                <wp:simplePos x="0" y="0"/>
                <wp:positionH relativeFrom="column">
                  <wp:posOffset>4488180</wp:posOffset>
                </wp:positionH>
                <wp:positionV relativeFrom="paragraph">
                  <wp:posOffset>180340</wp:posOffset>
                </wp:positionV>
                <wp:extent cx="749935" cy="417830"/>
                <wp:wrapNone/>
                <wp:docPr id="266" name="文本框 266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749935" cy="417830"/>
                        </a:xfrm>
                        <a:prstGeom prst="rect"/>
                        <a:noFill/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228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jc w:val="lef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b w:val="0"/>
                                <w:bCs w:val="0"/>
                                <w:color w:val="000000"/>
                                <w:sz w:val="28"/>
                                <w:szCs w:val="28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b w:val="0"/>
                                <w:bCs w:val="0"/>
                                <w:color w:val="000000"/>
                                <w:sz w:val="28"/>
                                <w:szCs w:val="28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  <w:t>手机号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266" o:spid="_x0000_s229" filled="f" stroked="f" strokeweight="0.5pt" style="position:absolute;margin-left:353.4pt;margin-top:14.200001pt;width:59.050003pt;height:32.9pt;z-index:722;mso-position-horizontal:absolute;mso-position-vertical:absolute;mso-wrap-style:square;">
                <v:stroke/>
                <v:textbox id="915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jc w:val="lef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b w:val="0"/>
                          <w:bCs w:val="0"/>
                          <w:color w:val="000000"/>
                          <w:sz w:val="28"/>
                          <w:szCs w:val="28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b w:val="0"/>
                          <w:bCs w:val="0"/>
                          <w:color w:val="000000"/>
                          <w:sz w:val="28"/>
                          <w:szCs w:val="28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  <w:t>手机号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724" behindDoc="0" locked="0" layoutInCell="1" hidden="0" allowOverlap="1">
                <wp:simplePos x="0" y="0"/>
                <wp:positionH relativeFrom="column">
                  <wp:posOffset>4335780</wp:posOffset>
                </wp:positionH>
                <wp:positionV relativeFrom="paragraph">
                  <wp:posOffset>168910</wp:posOffset>
                </wp:positionV>
                <wp:extent cx="1079499" cy="414020"/>
                <wp:effectExtent l="6350" t="6350" r="19050" b="17779"/>
                <wp:wrapNone/>
                <wp:docPr id="267" name="圆角矩形 267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079499" cy="414020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267" o:spid="_x0000_s230" filled="f" stroked="t" strokeweight="1.0pt" adj="3600" style="position:absolute;margin-left:341.4pt;margin-top:13.3pt;width:84.99994pt;height:32.6pt;z-index:724;mso-position-horizontal:absolute;mso-position-vertical:absolute;">
                <v:stroke color="#000000"/>
              </v:shape>
            </w:pict>
          </mc:Fallback>
        </mc:AlternateContent>
      </w:r>
    </w:p>
    <w:p>
      <w:pPr>
        <w:tabs>
          <w:tab w:val="center" w:pos="4213"/>
          <w:tab w:val="left" w:pos="6945"/>
        </w:tabs>
        <w:bidi w:val="0"/>
        <w:jc w:val="left"/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708" behindDoc="0" locked="0" layoutInCell="1" hidden="0" allowOverlap="1">
                <wp:simplePos x="0" y="0"/>
                <wp:positionH relativeFrom="column">
                  <wp:posOffset>3924934</wp:posOffset>
                </wp:positionH>
                <wp:positionV relativeFrom="paragraph">
                  <wp:posOffset>154305</wp:posOffset>
                </wp:positionV>
                <wp:extent cx="374014" cy="635"/>
                <wp:effectExtent l="0" t="9525" r="6985" b="18415"/>
                <wp:wrapNone/>
                <wp:docPr id="268" name="直接连接符 268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V="1" rot="21600000">
                          <a:off x="0" y="0"/>
                          <a:ext cx="374014" cy="635"/>
                        </a:xfrm>
                        <a:prstGeom prst="line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type="#_x0000_t20" id="直接连接符 268" o:spid="_x0000_s231" from="309.04993pt,12.150001pt" to="338.49985pt,12.200001pt" filled="f" stroked="t" strokeweight="1.5pt" style="position:absolute;flip:y;z-index:708;mso-position-horizontal:absolute;mso-position-vertical:absolute;visibility:visible;">
                <v:stroke color="#000000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712" behindDoc="0" locked="0" layoutInCell="1" hidden="0" allowOverlap="1">
                <wp:simplePos x="0" y="0"/>
                <wp:positionH relativeFrom="column">
                  <wp:posOffset>1318895</wp:posOffset>
                </wp:positionH>
                <wp:positionV relativeFrom="paragraph">
                  <wp:posOffset>232410</wp:posOffset>
                </wp:positionV>
                <wp:extent cx="487680" cy="244474"/>
                <wp:effectExtent l="4444" t="8255" r="22225" b="13970"/>
                <wp:wrapNone/>
                <wp:docPr id="269" name="直接连接符 269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V="1" rot="21600000">
                          <a:off x="0" y="0"/>
                          <a:ext cx="487680" cy="244474"/>
                        </a:xfrm>
                        <a:prstGeom prst="line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type="#_x0000_t20" id="直接连接符 269" o:spid="_x0000_s232" from="103.850006pt,18.3pt" to="142.25002pt,37.54992pt" filled="f" stroked="t" strokeweight="1.5pt" style="position:absolute;flip:y;z-index:712;mso-position-horizontal:absolute;mso-position-vertical:absolute;visibility:visible;">
                <v:stroke color="#000000"/>
              </v:line>
            </w:pict>
          </mc:Fallback>
        </mc:AlternateContent>
      </w:r>
    </w:p>
    <w:p>
      <w:pPr>
        <w:bidi w:val="0"/>
        <w:rPr>
          <w:rFonts w:ascii="Calibri" w:eastAsia="宋体" w:cs="Arial" w:hAnsi="Calibri" w:hint="eastAsia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718" behindDoc="0" locked="0" layoutInCell="1" hidden="0" allowOverlap="1">
                <wp:simplePos x="0" y="0"/>
                <wp:positionH relativeFrom="column">
                  <wp:posOffset>208279</wp:posOffset>
                </wp:positionH>
                <wp:positionV relativeFrom="paragraph">
                  <wp:posOffset>123825</wp:posOffset>
                </wp:positionV>
                <wp:extent cx="992505" cy="382905"/>
                <wp:wrapNone/>
                <wp:docPr id="270" name="文本框 270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992505" cy="382905"/>
                        </a:xfrm>
                        <a:prstGeom prst="rect"/>
                        <a:noFill/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233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jc w:val="left"/>
                              <w:textAlignment w:val="auto"/>
                              <w:rPr>
                                <w:rFonts w:ascii="方正仿宋简体" w:eastAsia="方正仿宋简体" w:cs="方正仿宋简体" w:hAnsi="方正仿宋简体"/>
                                <w:b w:val="0"/>
                                <w:bCs w:val="0"/>
                                <w:color w:val="000000"/>
                                <w:sz w:val="28"/>
                                <w:szCs w:val="28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b w:val="0"/>
                                <w:bCs w:val="0"/>
                                <w:color w:val="000000"/>
                                <w:sz w:val="28"/>
                                <w:szCs w:val="28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  <w:t>身份证号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270" o:spid="_x0000_s234" filled="f" stroked="f" strokeweight="0.5pt" style="position:absolute;margin-left:16.399921pt;margin-top:9.75pt;width:78.15pt;height:30.15pt;z-index:718;mso-position-horizontal:absolute;mso-position-vertical:absolute;mso-wrap-style:square;">
                <v:stroke/>
                <v:textbox id="916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jc w:val="left"/>
                        <w:textAlignment w:val="auto"/>
                        <w:rPr>
                          <w:rFonts w:ascii="方正仿宋简体" w:eastAsia="方正仿宋简体" w:cs="方正仿宋简体" w:hAnsi="方正仿宋简体"/>
                          <w:b w:val="0"/>
                          <w:bCs w:val="0"/>
                          <w:color w:val="000000"/>
                          <w:sz w:val="28"/>
                          <w:szCs w:val="28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b w:val="0"/>
                          <w:bCs w:val="0"/>
                          <w:color w:val="000000"/>
                          <w:sz w:val="28"/>
                          <w:szCs w:val="28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  <w:t>身份证号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720" behindDoc="0" locked="0" layoutInCell="1" hidden="0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118745</wp:posOffset>
                </wp:positionV>
                <wp:extent cx="1079500" cy="412750"/>
                <wp:effectExtent l="6350" t="6350" r="19050" b="19050"/>
                <wp:wrapNone/>
                <wp:docPr id="271" name="圆角矩形 271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079500" cy="412750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271" o:spid="_x0000_s235" filled="f" stroked="t" strokeweight="1.0pt" adj="3600" style="position:absolute;margin-left:11.4pt;margin-top:9.35pt;width:85.00001pt;height:32.5pt;z-index:720;mso-position-horizontal:absolute;mso-position-vertical:absolute;">
                <v:stroke color="#000000"/>
              </v:shape>
            </w:pict>
          </mc:Fallback>
        </mc:AlternateContent>
      </w:r>
    </w:p>
    <w:p>
      <w:pPr>
        <w:tabs>
          <w:tab w:val="left" w:pos="1378"/>
        </w:tabs>
        <w:bidi w:val="0"/>
        <w:jc w:val="left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726" behindDoc="0" locked="0" layoutInCell="1" hidden="0" allowOverlap="1">
                <wp:simplePos x="0" y="0"/>
                <wp:positionH relativeFrom="column">
                  <wp:posOffset>2889250</wp:posOffset>
                </wp:positionH>
                <wp:positionV relativeFrom="paragraph">
                  <wp:posOffset>174625</wp:posOffset>
                </wp:positionV>
                <wp:extent cx="635" cy="507998"/>
                <wp:effectExtent l="53975" t="0" r="60325" b="6350"/>
                <wp:wrapNone/>
                <wp:docPr id="272" name="直接箭头连接符 272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635" cy="507998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272" o:spid="_x0000_s236" filled="f" stroked="t" strokeweight="1.5pt" style="position:absolute;margin-left:227.50003pt;margin-top:13.750008pt;width:0.049987793pt;height:39.999847pt;z-index:726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734" behindDoc="0" locked="0" layoutInCell="1" hidden="0" allowOverlap="1">
                <wp:simplePos x="0" y="0"/>
                <wp:positionH relativeFrom="column">
                  <wp:posOffset>3787140</wp:posOffset>
                </wp:positionH>
                <wp:positionV relativeFrom="paragraph">
                  <wp:posOffset>1116964</wp:posOffset>
                </wp:positionV>
                <wp:extent cx="476250" cy="190500"/>
                <wp:effectExtent l="3810" t="8889" r="15240" b="10160"/>
                <wp:wrapNone/>
                <wp:docPr id="273" name="直接连接符 273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476250" cy="190500"/>
                        </a:xfrm>
                        <a:prstGeom prst="line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type="#_x0000_t20" id="直接连接符 273" o:spid="_x0000_s237" from="298.2pt,87.94992pt" to="335.7pt,102.94993pt" filled="f" stroked="t" strokeweight="1.5pt" style="position:absolute;z-index:734;mso-position-horizontal:absolute;mso-position-vertical:absolute;visibility:visible;">
                <v:stroke color="#000000"/>
              </v:line>
            </w:pict>
          </mc:Fallback>
        </mc:AlternateContent>
      </w:r>
      <w:r>
        <w:rPr>
          <w:rFonts w:hint="eastAsia"/>
          <w:lang w:val="en-US" w:eastAsia="zh-CN"/>
        </w:rPr>
        <w:tab/>
      </w:r>
    </w:p>
    <w:p>
      <w:pPr>
        <w:bidi w:val="0"/>
        <w:rPr>
          <w:rFonts w:ascii="Calibri" w:eastAsia="宋体" w:cs="Arial" w:hAnsi="Calibri" w:hint="eastAsia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746" behindDoc="0" locked="0" layoutInCell="1" hidden="0" allowOverlap="1">
                <wp:simplePos x="0" y="0"/>
                <wp:positionH relativeFrom="column">
                  <wp:posOffset>4411345</wp:posOffset>
                </wp:positionH>
                <wp:positionV relativeFrom="paragraph">
                  <wp:posOffset>157479</wp:posOffset>
                </wp:positionV>
                <wp:extent cx="922018" cy="337185"/>
                <wp:wrapNone/>
                <wp:docPr id="274" name="文本框 274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922018" cy="337185"/>
                        </a:xfrm>
                        <a:prstGeom prst="rect"/>
                        <a:noFill/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238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jc w:val="left"/>
                              <w:textAlignment w:val="auto"/>
                              <w:rPr>
                                <w:rFonts w:ascii="方正仿宋简体" w:eastAsia="方正仿宋简体" w:cs="方正仿宋简体" w:hAnsi="方正仿宋简体"/>
                                <w:b w:val="0"/>
                                <w:bCs w:val="0"/>
                                <w:color w:val="000000"/>
                                <w:sz w:val="28"/>
                                <w:szCs w:val="28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b w:val="0"/>
                                <w:bCs w:val="0"/>
                                <w:color w:val="000000"/>
                                <w:sz w:val="28"/>
                                <w:szCs w:val="28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  <w:t>社保卡号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274" o:spid="_x0000_s239" filled="f" stroked="f" strokeweight="0.5pt" style="position:absolute;margin-left:347.35pt;margin-top:12.399922pt;width:72.59985pt;height:26.550001pt;z-index:746;mso-position-horizontal:absolute;mso-position-vertical:absolute;mso-wrap-style:square;">
                <v:stroke/>
                <v:textbox id="917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jc w:val="left"/>
                        <w:textAlignment w:val="auto"/>
                        <w:rPr>
                          <w:rFonts w:ascii="方正仿宋简体" w:eastAsia="方正仿宋简体" w:cs="方正仿宋简体" w:hAnsi="方正仿宋简体"/>
                          <w:b w:val="0"/>
                          <w:bCs w:val="0"/>
                          <w:color w:val="000000"/>
                          <w:sz w:val="28"/>
                          <w:szCs w:val="28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b w:val="0"/>
                          <w:bCs w:val="0"/>
                          <w:color w:val="000000"/>
                          <w:sz w:val="28"/>
                          <w:szCs w:val="28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  <w:t>社保卡号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748" behindDoc="0" locked="0" layoutInCell="1" hidden="0" allowOverlap="1">
                <wp:simplePos x="0" y="0"/>
                <wp:positionH relativeFrom="column">
                  <wp:posOffset>4346575</wp:posOffset>
                </wp:positionH>
                <wp:positionV relativeFrom="paragraph">
                  <wp:posOffset>140335</wp:posOffset>
                </wp:positionV>
                <wp:extent cx="1057910" cy="435609"/>
                <wp:effectExtent l="6350" t="6350" r="21590" b="15240"/>
                <wp:wrapNone/>
                <wp:docPr id="275" name="圆角矩形 275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057910" cy="435609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275" o:spid="_x0000_s240" filled="f" stroked="t" strokeweight="1.0pt" adj="3600" style="position:absolute;margin-left:342.25pt;margin-top:11.05pt;width:83.30001pt;height:34.299923pt;z-index:748;mso-position-horizontal:absolute;mso-position-vertical:absolute;">
                <v:stroke color="#000000"/>
              </v:shape>
            </w:pict>
          </mc:Fallback>
        </mc:AlternateContent>
      </w:r>
    </w:p>
    <w:p>
      <w:pPr>
        <w:bidi w:val="0"/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786" behindDoc="0" locked="0" layoutInCell="1" hidden="0" allowOverlap="1">
                <wp:simplePos x="0" y="0"/>
                <wp:positionH relativeFrom="column">
                  <wp:posOffset>149860</wp:posOffset>
                </wp:positionH>
                <wp:positionV relativeFrom="paragraph">
                  <wp:posOffset>70485</wp:posOffset>
                </wp:positionV>
                <wp:extent cx="1071244" cy="412750"/>
                <wp:effectExtent l="6350" t="6350" r="8255" b="19050"/>
                <wp:wrapNone/>
                <wp:docPr id="276" name="圆角矩形 276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071244" cy="412750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276" o:spid="_x0000_s241" filled="f" stroked="t" strokeweight="1.0pt" adj="3600" style="position:absolute;margin-left:11.8pt;margin-top:5.55pt;width:84.34992pt;height:32.5pt;z-index:786;mso-position-horizontal:absolute;mso-position-vertical:absolute;">
                <v:stroke color="#000000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784" behindDoc="0" locked="0" layoutInCell="1" hidden="0" allowOverlap="1">
                <wp:simplePos x="0" y="0"/>
                <wp:positionH relativeFrom="column">
                  <wp:posOffset>386079</wp:posOffset>
                </wp:positionH>
                <wp:positionV relativeFrom="paragraph">
                  <wp:posOffset>74930</wp:posOffset>
                </wp:positionV>
                <wp:extent cx="617220" cy="398780"/>
                <wp:wrapNone/>
                <wp:docPr id="277" name="文本框 277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617220" cy="398780"/>
                        </a:xfrm>
                        <a:prstGeom prst="rect"/>
                        <a:noFill/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242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jc w:val="left"/>
                              <w:textAlignment w:val="auto"/>
                              <w:rPr>
                                <w:rFonts w:ascii="方正楷体简体" w:eastAsia="方正楷体简体" w:cs="方正楷体简体" w:hAnsi="方正楷体简体"/>
                                <w:b w:val="0"/>
                                <w:bCs w:val="0"/>
                                <w:color w:val="000000"/>
                                <w:sz w:val="28"/>
                                <w:szCs w:val="28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b w:val="0"/>
                                <w:bCs w:val="0"/>
                                <w:color w:val="000000"/>
                                <w:sz w:val="28"/>
                                <w:szCs w:val="28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  <w:t>姓名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277" o:spid="_x0000_s243" filled="f" stroked="f" strokeweight="0.5pt" style="position:absolute;margin-left:30.399921pt;margin-top:5.9pt;width:48.600002pt;height:31.400002pt;z-index:784;mso-position-horizontal:absolute;mso-position-vertical:absolute;mso-wrap-style:square;">
                <v:stroke/>
                <v:textbox id="918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jc w:val="left"/>
                        <w:textAlignment w:val="auto"/>
                        <w:rPr>
                          <w:rFonts w:ascii="方正楷体简体" w:eastAsia="方正楷体简体" w:cs="方正楷体简体" w:hAnsi="方正楷体简体"/>
                          <w:b w:val="0"/>
                          <w:bCs w:val="0"/>
                          <w:color w:val="000000"/>
                          <w:sz w:val="28"/>
                          <w:szCs w:val="28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b w:val="0"/>
                          <w:bCs w:val="0"/>
                          <w:color w:val="000000"/>
                          <w:sz w:val="28"/>
                          <w:szCs w:val="28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  <w:t>姓名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732" behindDoc="0" locked="0" layoutInCell="1" hidden="0" allowOverlap="1">
                <wp:simplePos x="0" y="0"/>
                <wp:positionH relativeFrom="column">
                  <wp:posOffset>3768090</wp:posOffset>
                </wp:positionH>
                <wp:positionV relativeFrom="paragraph">
                  <wp:posOffset>206375</wp:posOffset>
                </wp:positionV>
                <wp:extent cx="457200" cy="219075"/>
                <wp:effectExtent l="3810" t="8889" r="15240" b="19684"/>
                <wp:wrapNone/>
                <wp:docPr id="278" name="直接连接符 278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V="1" rot="21600000">
                          <a:off x="0" y="0"/>
                          <a:ext cx="457200" cy="219075"/>
                        </a:xfrm>
                        <a:prstGeom prst="line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type="#_x0000_t20" id="直接连接符 278" o:spid="_x0000_s244" from="296.7pt,16.25pt" to="332.7pt,33.5pt" filled="f" stroked="t" strokeweight="1.5pt" style="position:absolute;flip:y;z-index:732;mso-position-horizontal:absolute;mso-position-vertical:absolute;visibility:visible;">
                <v:stroke color="#000000"/>
              </v:line>
            </w:pict>
          </mc:Fallback>
        </mc:AlternateContent>
      </w:r>
    </w:p>
    <w:p>
      <w:pPr>
        <w:bidi w:val="0"/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736" behindDoc="0" locked="0" layoutInCell="1" hidden="0" allowOverlap="1">
                <wp:simplePos x="0" y="0"/>
                <wp:positionH relativeFrom="column">
                  <wp:posOffset>1287780</wp:posOffset>
                </wp:positionH>
                <wp:positionV relativeFrom="paragraph">
                  <wp:posOffset>27305</wp:posOffset>
                </wp:positionV>
                <wp:extent cx="803909" cy="146685"/>
                <wp:effectExtent l="1905" t="9525" r="13335" b="15240"/>
                <wp:wrapNone/>
                <wp:docPr id="279" name="直接连接符 279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803909" cy="146685"/>
                        </a:xfrm>
                        <a:prstGeom prst="line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type="#_x0000_t20" id="直接连接符 279" o:spid="_x0000_s245" from="101.40001pt,2.15pt" to="164.69994pt,13.699999pt" filled="f" stroked="t" strokeweight="1.5pt" style="position:absolute;z-index:736;mso-position-horizontal:absolute;mso-position-vertical:absolute;visibility:visible;">
                <v:stroke color="#000000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728" behindDoc="0" locked="0" layoutInCell="1" hidden="0" allowOverlap="1">
                <wp:simplePos x="0" y="0"/>
                <wp:positionH relativeFrom="column">
                  <wp:posOffset>2366645</wp:posOffset>
                </wp:positionH>
                <wp:positionV relativeFrom="paragraph">
                  <wp:posOffset>152400</wp:posOffset>
                </wp:positionV>
                <wp:extent cx="1103630" cy="384810"/>
                <wp:wrapNone/>
                <wp:docPr id="280" name="文本框 280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103630" cy="384810"/>
                        </a:xfrm>
                        <a:prstGeom prst="rect"/>
                        <a:noFill/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246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jc w:val="left"/>
                              <w:textAlignment w:val="auto"/>
                              <w:rPr>
                                <w:rFonts w:ascii="方正楷体简体" w:eastAsia="方正楷体简体" w:cs="方正楷体简体" w:hAnsi="方正楷体简体"/>
                                <w:b w:val="0"/>
                                <w:bCs w:val="0"/>
                                <w:color w:val="000000"/>
                                <w:sz w:val="28"/>
                                <w:szCs w:val="28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b w:val="0"/>
                                <w:bCs w:val="0"/>
                                <w:color w:val="000000"/>
                                <w:sz w:val="28"/>
                                <w:szCs w:val="28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  <w:t>绑定备案人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280" o:spid="_x0000_s247" filled="f" stroked="f" strokeweight="0.5pt" style="position:absolute;margin-left:186.35pt;margin-top:12.0pt;width:86.9pt;height:30.300001pt;z-index:728;mso-position-horizontal:absolute;mso-position-vertical:absolute;mso-wrap-style:square;">
                <v:stroke/>
                <v:textbox id="919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jc w:val="left"/>
                        <w:textAlignment w:val="auto"/>
                        <w:rPr>
                          <w:rFonts w:ascii="方正楷体简体" w:eastAsia="方正楷体简体" w:cs="方正楷体简体" w:hAnsi="方正楷体简体"/>
                          <w:b w:val="0"/>
                          <w:bCs w:val="0"/>
                          <w:color w:val="000000"/>
                          <w:sz w:val="28"/>
                          <w:szCs w:val="28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b w:val="0"/>
                          <w:bCs w:val="0"/>
                          <w:color w:val="000000"/>
                          <w:sz w:val="28"/>
                          <w:szCs w:val="28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  <w:t>绑定备案人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730" behindDoc="0" locked="0" layoutInCell="1" hidden="0" allowOverlap="1">
                <wp:simplePos x="0" y="0"/>
                <wp:positionH relativeFrom="column">
                  <wp:posOffset>2179955</wp:posOffset>
                </wp:positionH>
                <wp:positionV relativeFrom="paragraph">
                  <wp:posOffset>122555</wp:posOffset>
                </wp:positionV>
                <wp:extent cx="1460500" cy="454659"/>
                <wp:effectExtent l="6350" t="6350" r="19050" b="15240"/>
                <wp:wrapNone/>
                <wp:docPr id="281" name="圆角矩形 281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460500" cy="454659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281" o:spid="_x0000_s248" filled="f" stroked="t" strokeweight="1.0pt" adj="3600" style="position:absolute;margin-left:171.65pt;margin-top:9.65pt;width:115.00001pt;height:35.799923pt;z-index:730;mso-position-horizontal:absolute;mso-position-vertical:absolute;">
                <v:stroke color="#000000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738" behindDoc="0" locked="0" layoutInCell="1" hidden="0" allowOverlap="1">
                <wp:simplePos x="0" y="0"/>
                <wp:positionH relativeFrom="column">
                  <wp:posOffset>1314450</wp:posOffset>
                </wp:positionH>
                <wp:positionV relativeFrom="paragraph">
                  <wp:posOffset>156845</wp:posOffset>
                </wp:positionV>
                <wp:extent cx="758190" cy="179070"/>
                <wp:effectExtent l="1905" t="9525" r="20955" b="20955"/>
                <wp:wrapNone/>
                <wp:docPr id="282" name="直接连接符 282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V="1" rot="21600000">
                          <a:off x="0" y="0"/>
                          <a:ext cx="758190" cy="179070"/>
                        </a:xfrm>
                        <a:prstGeom prst="line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type="#_x0000_t20" id="直接连接符 282" o:spid="_x0000_s249" from="103.5pt,12.35pt" to="163.20001pt,26.450003pt" filled="f" stroked="t" strokeweight="1.5pt" style="position:absolute;flip:y;z-index:738;mso-position-horizontal:absolute;mso-position-vertical:absolute;visibility:visible;">
                <v:stroke color="#000000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788" behindDoc="0" locked="0" layoutInCell="1" hidden="0" allowOverlap="1">
                <wp:simplePos x="0" y="0"/>
                <wp:positionH relativeFrom="column">
                  <wp:posOffset>217804</wp:posOffset>
                </wp:positionH>
                <wp:positionV relativeFrom="paragraph">
                  <wp:posOffset>190500</wp:posOffset>
                </wp:positionV>
                <wp:extent cx="992505" cy="382905"/>
                <wp:wrapNone/>
                <wp:docPr id="283" name="文本框 283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992505" cy="382905"/>
                        </a:xfrm>
                        <a:prstGeom prst="rect"/>
                        <a:noFill/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250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jc w:val="left"/>
                              <w:textAlignment w:val="auto"/>
                              <w:rPr>
                                <w:rFonts w:ascii="方正楷体简体" w:eastAsia="方正楷体简体" w:cs="方正楷体简体" w:hAnsi="方正楷体简体"/>
                                <w:b w:val="0"/>
                                <w:bCs w:val="0"/>
                                <w:color w:val="000000"/>
                                <w:sz w:val="28"/>
                                <w:szCs w:val="28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b w:val="0"/>
                                <w:bCs w:val="0"/>
                                <w:color w:val="000000"/>
                                <w:sz w:val="28"/>
                                <w:szCs w:val="28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  <w:t>身份证号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283" o:spid="_x0000_s251" filled="f" stroked="f" strokeweight="0.5pt" style="position:absolute;margin-left:17.149921pt;margin-top:15.0pt;width:78.15pt;height:30.15pt;z-index:788;mso-position-horizontal:absolute;mso-position-vertical:absolute;mso-wrap-style:square;">
                <v:stroke/>
                <v:textbox id="920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jc w:val="left"/>
                        <w:textAlignment w:val="auto"/>
                        <w:rPr>
                          <w:rFonts w:ascii="方正楷体简体" w:eastAsia="方正楷体简体" w:cs="方正楷体简体" w:hAnsi="方正楷体简体"/>
                          <w:b w:val="0"/>
                          <w:bCs w:val="0"/>
                          <w:color w:val="000000"/>
                          <w:sz w:val="28"/>
                          <w:szCs w:val="28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b w:val="0"/>
                          <w:bCs w:val="0"/>
                          <w:color w:val="000000"/>
                          <w:sz w:val="28"/>
                          <w:szCs w:val="28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  <w:t>身份证号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790" behindDoc="0" locked="0" layoutInCell="1" hidden="0" allowOverlap="1">
                <wp:simplePos x="0" y="0"/>
                <wp:positionH relativeFrom="column">
                  <wp:posOffset>154305</wp:posOffset>
                </wp:positionH>
                <wp:positionV relativeFrom="paragraph">
                  <wp:posOffset>185420</wp:posOffset>
                </wp:positionV>
                <wp:extent cx="1079500" cy="412750"/>
                <wp:effectExtent l="6350" t="6350" r="19050" b="19050"/>
                <wp:wrapNone/>
                <wp:docPr id="284" name="圆角矩形 284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079500" cy="412750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284" o:spid="_x0000_s252" filled="f" stroked="t" strokeweight="1.0pt" adj="3600" style="position:absolute;margin-left:12.150001pt;margin-top:14.6pt;width:85.00001pt;height:32.5pt;z-index:790;mso-position-horizontal:absolute;mso-position-vertical:absolute;">
                <v:stroke color="#000000"/>
              </v:shape>
            </w:pict>
          </mc:Fallback>
        </mc:AlternateContent>
      </w:r>
    </w:p>
    <w:p>
      <w:pPr>
        <w:tabs>
          <w:tab w:val="left" w:pos="678"/>
        </w:tabs>
        <w:bidi w:val="0"/>
        <w:jc w:val="left"/>
        <w:rPr>
          <w:rFonts w:cs="Arial" w:hint="eastAsia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752" behindDoc="0" locked="0" layoutInCell="1" hidden="0" allowOverlap="1">
                <wp:simplePos x="0" y="0"/>
                <wp:positionH relativeFrom="column">
                  <wp:posOffset>4363084</wp:posOffset>
                </wp:positionH>
                <wp:positionV relativeFrom="paragraph">
                  <wp:posOffset>180975</wp:posOffset>
                </wp:positionV>
                <wp:extent cx="1082039" cy="446405"/>
                <wp:effectExtent l="6350" t="6350" r="16510" b="23495"/>
                <wp:wrapNone/>
                <wp:docPr id="285" name="圆角矩形 285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082039" cy="446405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285" o:spid="_x0000_s253" filled="f" stroked="t" strokeweight="1.0pt" adj="3600" style="position:absolute;margin-left:343.54993pt;margin-top:14.25pt;width:85.199936pt;height:35.15pt;z-index:752;mso-position-horizontal:absolute;mso-position-vertical:absolute;">
                <v:stroke color="#000000"/>
              </v:shape>
            </w:pict>
          </mc:Fallback>
        </mc:AlternateContent>
      </w:r>
      <w:r>
        <w:rPr>
          <w:rFonts w:cs="Arial" w:hint="eastAsia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228"/>
        </w:tabs>
        <w:bidi w:val="0"/>
        <w:rPr>
          <w:rFonts w:ascii="Calibri" w:eastAsia="宋体" w:cs="Arial" w:hAnsi="Calibri" w:hint="eastAsia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758" behindDoc="0" locked="0" layoutInCell="1" hidden="0" allowOverlap="1">
                <wp:simplePos x="0" y="0"/>
                <wp:positionH relativeFrom="column">
                  <wp:posOffset>2907030</wp:posOffset>
                </wp:positionH>
                <wp:positionV relativeFrom="paragraph">
                  <wp:posOffset>71753</wp:posOffset>
                </wp:positionV>
                <wp:extent cx="3809" cy="782955"/>
                <wp:effectExtent l="50800" t="0" r="59688" b="17145"/>
                <wp:wrapNone/>
                <wp:docPr id="286" name="直接箭头连接符 286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3809" cy="782955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286" o:spid="_x0000_s254" filled="f" stroked="t" strokeweight="1.5pt" style="position:absolute;margin-left:228.90001pt;margin-top:5.6498566pt;width:0.29992676pt;height:61.65001pt;z-index:758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740" behindDoc="0" locked="0" layoutInCell="1" hidden="0" allowOverlap="1">
                <wp:simplePos x="0" y="0"/>
                <wp:positionH relativeFrom="column">
                  <wp:posOffset>1310640</wp:posOffset>
                </wp:positionH>
                <wp:positionV relativeFrom="paragraph">
                  <wp:posOffset>-10795</wp:posOffset>
                </wp:positionV>
                <wp:extent cx="762000" cy="457200"/>
                <wp:effectExtent l="5080" t="8255" r="13970" b="10795"/>
                <wp:wrapNone/>
                <wp:docPr id="287" name="直接连接符 287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V="1" rot="21600000">
                          <a:off x="0" y="0"/>
                          <a:ext cx="762000" cy="457200"/>
                        </a:xfrm>
                        <a:prstGeom prst="line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type="#_x0000_t20" id="直接连接符 287" o:spid="_x0000_s255" from="103.200005pt,-0.85000134pt" to="163.20001pt,35.149998pt" filled="f" stroked="t" strokeweight="1.5pt" style="position:absolute;flip:y;z-index:740;mso-position-horizontal:absolute;mso-position-vertical:absolute;visibility:visible;">
                <v:stroke color="#000000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750" behindDoc="0" locked="0" layoutInCell="1" hidden="0" allowOverlap="1">
                <wp:simplePos x="0" y="0"/>
                <wp:positionH relativeFrom="column">
                  <wp:posOffset>4342765</wp:posOffset>
                </wp:positionH>
                <wp:positionV relativeFrom="paragraph">
                  <wp:posOffset>17779</wp:posOffset>
                </wp:positionV>
                <wp:extent cx="1134108" cy="355600"/>
                <wp:wrapNone/>
                <wp:docPr id="288" name="文本框 288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134108" cy="355600"/>
                        </a:xfrm>
                        <a:prstGeom prst="rect"/>
                        <a:noFill/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256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jc w:val="left"/>
                              <w:textAlignment w:val="auto"/>
                              <w:rPr>
                                <w:rFonts w:ascii="方正楷体简体" w:eastAsia="方正楷体简体" w:cs="方正楷体简体" w:hAnsi="方正楷体简体"/>
                                <w:b w:val="0"/>
                                <w:bCs w:val="0"/>
                                <w:color w:val="000000"/>
                                <w:sz w:val="28"/>
                                <w:szCs w:val="28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b w:val="0"/>
                                <w:bCs w:val="0"/>
                                <w:color w:val="000000"/>
                                <w:sz w:val="28"/>
                                <w:szCs w:val="28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  <w:t>社保卡密码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288" o:spid="_x0000_s257" filled="f" stroked="f" strokeweight="0.5pt" style="position:absolute;margin-left:341.95pt;margin-top:1.3999213pt;width:89.29985pt;height:28.000002pt;z-index:750;mso-position-horizontal:absolute;mso-position-vertical:absolute;mso-wrap-style:square;">
                <v:stroke/>
                <v:textbox id="921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jc w:val="left"/>
                        <w:textAlignment w:val="auto"/>
                        <w:rPr>
                          <w:rFonts w:ascii="方正楷体简体" w:eastAsia="方正楷体简体" w:cs="方正楷体简体" w:hAnsi="方正楷体简体"/>
                          <w:b w:val="0"/>
                          <w:bCs w:val="0"/>
                          <w:color w:val="000000"/>
                          <w:sz w:val="28"/>
                          <w:szCs w:val="28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b w:val="0"/>
                          <w:bCs w:val="0"/>
                          <w:color w:val="000000"/>
                          <w:sz w:val="28"/>
                          <w:szCs w:val="28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  <w:t>社保卡密码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ind w:firstLine="511"/>
        <w:jc w:val="left"/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744" behindDoc="0" locked="0" layoutInCell="1" hidden="0" allowOverlap="1">
                <wp:simplePos x="0" y="0"/>
                <wp:positionH relativeFrom="column">
                  <wp:posOffset>219075</wp:posOffset>
                </wp:positionH>
                <wp:positionV relativeFrom="paragraph">
                  <wp:posOffset>114300</wp:posOffset>
                </wp:positionV>
                <wp:extent cx="973455" cy="386079"/>
                <wp:effectExtent l="6350" t="6350" r="10795" b="7620"/>
                <wp:wrapNone/>
                <wp:docPr id="289" name="圆角矩形 289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973455" cy="386079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289" o:spid="_x0000_s258" filled="f" stroked="t" strokeweight="1.0pt" adj="3600" style="position:absolute;margin-left:17.25pt;margin-top:9.0pt;width:76.65pt;height:30.399921pt;z-index:744;mso-position-horizontal:absolute;mso-position-vertical:absolute;">
                <v:stroke color="#000000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742" behindDoc="0" locked="0" layoutInCell="1" hidden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114300</wp:posOffset>
                </wp:positionV>
                <wp:extent cx="816610" cy="360045"/>
                <wp:wrapNone/>
                <wp:docPr id="290" name="文本框 290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816610" cy="360045"/>
                        </a:xfrm>
                        <a:prstGeom prst="rect"/>
                        <a:noFill/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259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jc w:val="left"/>
                              <w:textAlignment w:val="auto"/>
                              <w:rPr>
                                <w:rFonts w:ascii="方正楷体简体" w:eastAsia="方正楷体简体" w:cs="方正楷体简体" w:hAnsi="方正楷体简体"/>
                                <w:b w:val="0"/>
                                <w:bCs w:val="0"/>
                                <w:color w:val="000000"/>
                                <w:sz w:val="28"/>
                                <w:szCs w:val="28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b w:val="0"/>
                                <w:bCs w:val="0"/>
                                <w:color w:val="000000"/>
                                <w:sz w:val="28"/>
                                <w:szCs w:val="28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  <w:t>手机号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290" o:spid="_x0000_s260" filled="f" stroked="f" strokeweight="0.5pt" style="position:absolute;margin-left:25.65pt;margin-top:9.0pt;width:64.3pt;height:28.350002pt;z-index:742;mso-position-horizontal:absolute;mso-position-vertical:absolute;mso-wrap-style:square;">
                <v:stroke/>
                <v:textbox id="922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jc w:val="left"/>
                        <w:textAlignment w:val="auto"/>
                        <w:rPr>
                          <w:rFonts w:ascii="方正楷体简体" w:eastAsia="方正楷体简体" w:cs="方正楷体简体" w:hAnsi="方正楷体简体"/>
                          <w:b w:val="0"/>
                          <w:bCs w:val="0"/>
                          <w:color w:val="000000"/>
                          <w:sz w:val="28"/>
                          <w:szCs w:val="28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b w:val="0"/>
                          <w:bCs w:val="0"/>
                          <w:color w:val="000000"/>
                          <w:sz w:val="28"/>
                          <w:szCs w:val="28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  <w:t>手机号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rPr>
          <w:rFonts w:ascii="Calibri" w:eastAsia="宋体" w:cs="Arial" w:hAnsi="Calibri" w:hint="eastAsia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ind w:firstLine="345"/>
        <w:jc w:val="left"/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762" behindDoc="0" locked="0" layoutInCell="1" hidden="0" allowOverlap="1">
                <wp:simplePos x="0" y="0"/>
                <wp:positionH relativeFrom="column">
                  <wp:posOffset>2092325</wp:posOffset>
                </wp:positionH>
                <wp:positionV relativeFrom="paragraph">
                  <wp:posOffset>180975</wp:posOffset>
                </wp:positionV>
                <wp:extent cx="1645920" cy="695325"/>
                <wp:wrapNone/>
                <wp:docPr id="291" name="文本框 291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645920" cy="695325"/>
                        </a:xfrm>
                        <a:prstGeom prst="rect"/>
                        <a:noFill/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261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jc w:val="left"/>
                              <w:textAlignment w:val="auto"/>
                              <w:rPr>
                                <w:rFonts w:ascii="方正楷体简体" w:eastAsia="方正楷体简体" w:cs="方正楷体简体" w:hAnsi="方正楷体简体"/>
                                <w:b w:val="0"/>
                                <w:bCs w:val="0"/>
                                <w:color w:val="000000"/>
                                <w:sz w:val="28"/>
                                <w:szCs w:val="28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b w:val="0"/>
                                <w:bCs w:val="0"/>
                                <w:color w:val="000000"/>
                                <w:sz w:val="28"/>
                                <w:szCs w:val="28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  <w:t>根据备案人员情况，选择办理业务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291" o:spid="_x0000_s262" filled="f" stroked="f" strokeweight="0.5pt" style="position:absolute;margin-left:164.75pt;margin-top:14.25pt;width:129.59999pt;height:54.75pt;z-index:762;mso-position-horizontal:absolute;mso-position-vertical:absolute;mso-wrap-style:square;">
                <v:stroke/>
                <v:textbox id="923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jc w:val="left"/>
                        <w:textAlignment w:val="auto"/>
                        <w:rPr>
                          <w:rFonts w:ascii="方正楷体简体" w:eastAsia="方正楷体简体" w:cs="方正楷体简体" w:hAnsi="方正楷体简体"/>
                          <w:b w:val="0"/>
                          <w:bCs w:val="0"/>
                          <w:color w:val="000000"/>
                          <w:sz w:val="28"/>
                          <w:szCs w:val="28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b w:val="0"/>
                          <w:bCs w:val="0"/>
                          <w:color w:val="000000"/>
                          <w:sz w:val="28"/>
                          <w:szCs w:val="28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  <w:t>根据备案人员情况，选择办理业务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764" behindDoc="0" locked="0" layoutInCell="1" hidden="0" allowOverlap="1">
                <wp:simplePos x="0" y="0"/>
                <wp:positionH relativeFrom="column">
                  <wp:posOffset>2061210</wp:posOffset>
                </wp:positionH>
                <wp:positionV relativeFrom="paragraph">
                  <wp:posOffset>128904</wp:posOffset>
                </wp:positionV>
                <wp:extent cx="1717040" cy="748030"/>
                <wp:effectExtent l="6350" t="6350" r="10160" b="7620"/>
                <wp:wrapNone/>
                <wp:docPr id="292" name="圆角矩形 292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717040" cy="748030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292" o:spid="_x0000_s263" filled="f" stroked="t" strokeweight="1.0pt" adj="3600" style="position:absolute;margin-left:162.3pt;margin-top:10.149921pt;width:135.2pt;height:58.900005pt;z-index:764;mso-position-horizontal:absolute;mso-position-vertical:absolute;">
                <v:stroke color="#000000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768" behindDoc="0" locked="0" layoutInCell="1" hidden="0" allowOverlap="1">
                <wp:simplePos x="0" y="0"/>
                <wp:positionH relativeFrom="column">
                  <wp:posOffset>4288155</wp:posOffset>
                </wp:positionH>
                <wp:positionV relativeFrom="paragraph">
                  <wp:posOffset>163195</wp:posOffset>
                </wp:positionV>
                <wp:extent cx="1311910" cy="1042035"/>
                <wp:wrapNone/>
                <wp:docPr id="293" name="文本框 293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H="1" rot="21600000">
                          <a:off x="0" y="0"/>
                          <a:ext cx="1311910" cy="1042035"/>
                        </a:xfrm>
                        <a:prstGeom prst="rect"/>
                        <a:noFill/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264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jc w:val="left"/>
                              <w:textAlignment w:val="auto"/>
                              <w:rPr>
                                <w:rFonts w:ascii="方正楷体简体" w:eastAsia="方正楷体简体" w:cs="方正楷体简体" w:hAnsi="方正楷体简体"/>
                                <w:b w:val="0"/>
                                <w:bCs w:val="0"/>
                                <w:color w:val="000000"/>
                                <w:sz w:val="28"/>
                                <w:szCs w:val="28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b w:val="0"/>
                                <w:bCs w:val="0"/>
                                <w:color w:val="000000"/>
                                <w:sz w:val="28"/>
                                <w:szCs w:val="28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  <w:t>异地转诊人员（转诊住院）备案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293" o:spid="_x0000_s265" filled="f" stroked="f" strokeweight="0.5pt" style="position:absolute;margin-left:337.65pt;margin-top:12.850001pt;width:103.3pt;height:82.05pt;flip:x;z-index:768;mso-position-horizontal:absolute;mso-position-vertical:absolute;mso-wrap-style:square;">
                <v:stroke/>
                <v:textbox id="924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jc w:val="left"/>
                        <w:textAlignment w:val="auto"/>
                        <w:rPr>
                          <w:rFonts w:ascii="方正楷体简体" w:eastAsia="方正楷体简体" w:cs="方正楷体简体" w:hAnsi="方正楷体简体"/>
                          <w:b w:val="0"/>
                          <w:bCs w:val="0"/>
                          <w:color w:val="000000"/>
                          <w:sz w:val="28"/>
                          <w:szCs w:val="28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b w:val="0"/>
                          <w:bCs w:val="0"/>
                          <w:color w:val="000000"/>
                          <w:sz w:val="28"/>
                          <w:szCs w:val="28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  <w:t>异地转诊人员（转诊住院）备案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770" behindDoc="0" locked="0" layoutInCell="1" hidden="0" allowOverlap="1">
                <wp:simplePos x="0" y="0"/>
                <wp:positionH relativeFrom="column">
                  <wp:posOffset>4191634</wp:posOffset>
                </wp:positionH>
                <wp:positionV relativeFrom="paragraph">
                  <wp:posOffset>90170</wp:posOffset>
                </wp:positionV>
                <wp:extent cx="1493518" cy="1096644"/>
                <wp:effectExtent l="6350" t="6350" r="24129" b="20955"/>
                <wp:wrapNone/>
                <wp:docPr id="294" name="圆角矩形 294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493518" cy="1096644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294" o:spid="_x0000_s266" filled="f" stroked="t" strokeweight="1.0pt" adj="3600" style="position:absolute;margin-left:330.04993pt;margin-top:7.1000004pt;width:117.59985pt;height:86.34992pt;z-index:770;mso-position-horizontal:absolute;mso-position-vertical:absolute;">
                <v:stroke color="#000000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756" behindDoc="0" locked="0" layoutInCell="1" hidden="0" allowOverlap="1">
                <wp:simplePos x="0" y="0"/>
                <wp:positionH relativeFrom="column">
                  <wp:posOffset>187325</wp:posOffset>
                </wp:positionH>
                <wp:positionV relativeFrom="paragraph">
                  <wp:posOffset>34925</wp:posOffset>
                </wp:positionV>
                <wp:extent cx="1184910" cy="2762250"/>
                <wp:effectExtent l="6350" t="6350" r="8889" b="12700"/>
                <wp:wrapNone/>
                <wp:docPr id="295" name="圆角矩形 295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184910" cy="2762250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295" o:spid="_x0000_s267" filled="f" stroked="t" strokeweight="1.0pt" adj="3600" style="position:absolute;margin-left:14.750001pt;margin-top:2.75pt;width:93.3pt;height:217.5pt;z-index:756;mso-position-horizontal:absolute;mso-position-vertical:absolute;">
                <v:stroke color="#000000"/>
              </v:shape>
            </w:pict>
          </mc:Fallback>
        </mc:AlternateContent>
      </w:r>
    </w:p>
    <w:p>
      <w:pPr>
        <w:bidi w:val="0"/>
        <w:rPr>
          <w:rFonts w:ascii="Calibri" w:eastAsia="宋体" w:cs="Arial" w:hAnsi="Calibri" w:hint="eastAsia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754" behindDoc="0" locked="0" layoutInCell="1" hidden="0" allowOverlap="1">
                <wp:simplePos x="0" y="0"/>
                <wp:positionH relativeFrom="column">
                  <wp:posOffset>207645</wp:posOffset>
                </wp:positionH>
                <wp:positionV relativeFrom="paragraph">
                  <wp:posOffset>69850</wp:posOffset>
                </wp:positionV>
                <wp:extent cx="1191894" cy="2312035"/>
                <wp:wrapNone/>
                <wp:docPr id="296" name="文本框 296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191894" cy="2312035"/>
                        </a:xfrm>
                        <a:prstGeom prst="rect"/>
                        <a:noFill/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268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jc w:val="left"/>
                              <w:textAlignment w:val="auto"/>
                              <w:rPr>
                                <w:rFonts w:ascii="方正楷体简体" w:eastAsia="方正楷体简体" w:cs="方正楷体简体" w:hAnsi="方正楷体简体"/>
                                <w:b w:val="0"/>
                                <w:bCs w:val="0"/>
                                <w:color w:val="000000"/>
                                <w:sz w:val="28"/>
                                <w:szCs w:val="28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b w:val="0"/>
                                <w:bCs w:val="0"/>
                                <w:color w:val="000000"/>
                                <w:sz w:val="28"/>
                                <w:szCs w:val="28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  <w:t>上期异地就医人员备案（含异地安置退休、异地长期居住和常驻异地工作人员的转出和转回）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296" o:spid="_x0000_s269" filled="f" stroked="f" strokeweight="0.5pt" style="position:absolute;margin-left:16.35pt;margin-top:5.5pt;width:93.849915pt;height:182.05pt;z-index:754;mso-position-horizontal:absolute;mso-position-vertical:absolute;mso-wrap-style:square;">
                <v:stroke/>
                <v:textbox id="925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jc w:val="left"/>
                        <w:textAlignment w:val="auto"/>
                        <w:rPr>
                          <w:rFonts w:ascii="方正楷体简体" w:eastAsia="方正楷体简体" w:cs="方正楷体简体" w:hAnsi="方正楷体简体"/>
                          <w:b w:val="0"/>
                          <w:bCs w:val="0"/>
                          <w:color w:val="000000"/>
                          <w:sz w:val="28"/>
                          <w:szCs w:val="28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b w:val="0"/>
                          <w:bCs w:val="0"/>
                          <w:color w:val="000000"/>
                          <w:sz w:val="28"/>
                          <w:szCs w:val="28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  <w:t>上期异地就医人员备案（含异地安置退休、异地长期居住和常驻异地工作人员的转出和转回）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766" behindDoc="0" locked="0" layoutInCell="1" hidden="0" allowOverlap="1">
                <wp:simplePos x="0" y="0"/>
                <wp:positionH relativeFrom="column">
                  <wp:posOffset>3805554</wp:posOffset>
                </wp:positionH>
                <wp:positionV relativeFrom="paragraph">
                  <wp:posOffset>104139</wp:posOffset>
                </wp:positionV>
                <wp:extent cx="353058" cy="3806"/>
                <wp:effectExtent l="0" t="9525" r="8889" b="15240"/>
                <wp:wrapNone/>
                <wp:docPr id="297" name="直接连接符 297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V="1" rot="21600000">
                          <a:off x="0" y="0"/>
                          <a:ext cx="353058" cy="3806"/>
                        </a:xfrm>
                        <a:prstGeom prst="line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type="#_x0000_t20" id="直接连接符 297" o:spid="_x0000_s270" from="299.64993pt,8.199922pt" to="327.44977pt,8.499685pt" filled="f" stroked="t" strokeweight="1.5pt" style="position:absolute;flip:y;z-index:766;mso-position-horizontal:absolute;mso-position-vertical:absolute;visibility:visible;">
                <v:stroke color="#000000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760" behindDoc="0" locked="0" layoutInCell="1" hidden="0" allowOverlap="1">
                <wp:simplePos x="0" y="0"/>
                <wp:positionH relativeFrom="column">
                  <wp:posOffset>1468755</wp:posOffset>
                </wp:positionH>
                <wp:positionV relativeFrom="paragraph">
                  <wp:posOffset>142239</wp:posOffset>
                </wp:positionV>
                <wp:extent cx="527684" cy="634"/>
                <wp:effectExtent l="0" t="9525" r="5715" b="18415"/>
                <wp:wrapNone/>
                <wp:docPr id="298" name="直接连接符 298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V="1" rot="21600000">
                          <a:off x="0" y="0"/>
                          <a:ext cx="527684" cy="634"/>
                        </a:xfrm>
                        <a:prstGeom prst="line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type="#_x0000_t20" id="直接连接符 298" o:spid="_x0000_s271" from="115.65001pt,11.199922pt" to="157.19994pt,11.249843pt" filled="f" stroked="t" strokeweight="1.5pt" style="position:absolute;flip:y;z-index:760;mso-position-horizontal:absolute;mso-position-vertical:absolute;visibility:visible;">
                <v:stroke color="#000000"/>
              </v:line>
            </w:pict>
          </mc:Fallback>
        </mc:AlternateContent>
      </w:r>
    </w:p>
    <w:p>
      <w:pPr>
        <w:tabs>
          <w:tab w:val="left" w:pos="7045"/>
        </w:tabs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tabs>
          <w:tab w:val="left" w:pos="3211"/>
        </w:tabs>
        <w:bidi w:val="0"/>
        <w:jc w:val="left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772" behindDoc="0" locked="0" layoutInCell="1" hidden="0" allowOverlap="1">
                <wp:simplePos x="0" y="0"/>
                <wp:positionH relativeFrom="column">
                  <wp:posOffset>2929254</wp:posOffset>
                </wp:positionH>
                <wp:positionV relativeFrom="paragraph">
                  <wp:posOffset>179704</wp:posOffset>
                </wp:positionV>
                <wp:extent cx="635" cy="452120"/>
                <wp:effectExtent l="53340" t="0" r="60325" b="5080"/>
                <wp:wrapNone/>
                <wp:docPr id="299" name="直接箭头连接符 299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635" cy="452120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299" o:spid="_x0000_s272" filled="f" stroked="t" strokeweight="1.5pt" style="position:absolute;margin-left:230.64995pt;margin-top:14.149933pt;width:0.049987793pt;height:35.600006pt;z-index:772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rFonts w:hint="eastAsia"/>
          <w:lang w:val="en-US" w:eastAsia="zh-CN"/>
        </w:rPr>
        <w:tab/>
      </w:r>
    </w:p>
    <w:p>
      <w:pPr>
        <w:bidi w:val="0"/>
        <w:rPr>
          <w:rFonts w:ascii="Calibri" w:eastAsia="宋体" w:cs="Arial" w:hAnsi="Calibri" w:hint="eastAsia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776" behindDoc="0" locked="0" layoutInCell="1" hidden="0" allowOverlap="1">
                <wp:simplePos x="0" y="0"/>
                <wp:positionH relativeFrom="column">
                  <wp:posOffset>2339975</wp:posOffset>
                </wp:positionH>
                <wp:positionV relativeFrom="paragraph">
                  <wp:posOffset>119379</wp:posOffset>
                </wp:positionV>
                <wp:extent cx="1132204" cy="487044"/>
                <wp:effectExtent l="6350" t="6350" r="23495" b="20955"/>
                <wp:wrapNone/>
                <wp:docPr id="300" name="圆角矩形 300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132204" cy="487044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300" o:spid="_x0000_s273" filled="f" stroked="t" strokeweight="1.0pt" adj="3600" style="position:absolute;margin-left:184.25pt;margin-top:9.399921pt;width:89.14992pt;height:38.349922pt;z-index:776;mso-position-horizontal:absolute;mso-position-vertical:absolute;">
                <v:stroke color="#000000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774" behindDoc="0" locked="0" layoutInCell="1" hidden="0" allowOverlap="1">
                <wp:simplePos x="0" y="0"/>
                <wp:positionH relativeFrom="column">
                  <wp:posOffset>2427605</wp:posOffset>
                </wp:positionH>
                <wp:positionV relativeFrom="paragraph">
                  <wp:posOffset>160655</wp:posOffset>
                </wp:positionV>
                <wp:extent cx="1020444" cy="358138"/>
                <wp:wrapNone/>
                <wp:docPr id="301" name="文本框 301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020444" cy="358138"/>
                        </a:xfrm>
                        <a:prstGeom prst="rect"/>
                        <a:noFill/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274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jc w:val="left"/>
                              <w:textAlignment w:val="auto"/>
                              <w:rPr>
                                <w:rFonts w:ascii="方正楷体简体" w:eastAsia="方正楷体简体" w:cs="方正楷体简体" w:hAnsi="方正楷体简体"/>
                                <w:b w:val="0"/>
                                <w:bCs w:val="0"/>
                                <w:color w:val="000000"/>
                                <w:sz w:val="28"/>
                                <w:szCs w:val="28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b w:val="0"/>
                                <w:bCs w:val="0"/>
                                <w:color w:val="000000"/>
                                <w:sz w:val="28"/>
                                <w:szCs w:val="28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  <w:t>备案完成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301" o:spid="_x0000_s275" filled="f" stroked="f" strokeweight="0.5pt" style="position:absolute;margin-left:191.15pt;margin-top:12.65pt;width:80.34993pt;height:28.199844pt;z-index:774;mso-position-horizontal:absolute;mso-position-vertical:absolute;mso-wrap-style:square;">
                <v:stroke/>
                <v:textbox id="926" inset="2.54mm,1.27mm,2.54mm,1.27mm" o:insetmode="custom" style="layout-flow:horizontal;v-text-anchor:top;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jc w:val="left"/>
                        <w:textAlignment w:val="auto"/>
                        <w:rPr>
                          <w:rFonts w:ascii="方正楷体简体" w:eastAsia="方正楷体简体" w:cs="方正楷体简体" w:hAnsi="方正楷体简体"/>
                          <w:b w:val="0"/>
                          <w:bCs w:val="0"/>
                          <w:color w:val="000000"/>
                          <w:sz w:val="28"/>
                          <w:szCs w:val="28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b w:val="0"/>
                          <w:bCs w:val="0"/>
                          <w:color w:val="000000"/>
                          <w:sz w:val="28"/>
                          <w:szCs w:val="28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  <w:t>备案完成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jc w:val="center"/>
        <w:rPr>
          <w:rFonts w:hint="eastAsia"/>
          <w:lang w:val="en-US" w:eastAsia="zh-CN"/>
        </w:rPr>
      </w:pPr>
    </w:p>
    <w:p>
      <w:pPr>
        <w:bidi w:val="0"/>
        <w:rPr>
          <w:rFonts w:ascii="Calibri" w:eastAsia="宋体" w:cs="Arial" w:hAnsi="Calibri" w:hint="eastAsia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4661"/>
        </w:tabs>
        <w:bidi w:val="0"/>
        <w:jc w:val="left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778" behindDoc="0" locked="0" layoutInCell="1" hidden="0" allowOverlap="1">
                <wp:simplePos x="0" y="0"/>
                <wp:positionH relativeFrom="column">
                  <wp:posOffset>2938779</wp:posOffset>
                </wp:positionH>
                <wp:positionV relativeFrom="paragraph">
                  <wp:posOffset>117474</wp:posOffset>
                </wp:positionV>
                <wp:extent cx="635" cy="328295"/>
                <wp:effectExtent l="53975" t="0" r="60325" b="14604"/>
                <wp:wrapNone/>
                <wp:docPr id="302" name="直接箭头连接符 302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635" cy="328295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302" o:spid="_x0000_s276" filled="f" stroked="t" strokeweight="1.5pt" style="position:absolute;margin-left:231.39995pt;margin-top:9.249939pt;width:0.049987793pt;height:25.850006pt;z-index:778;mso-position-horizontal:absolute;mso-position-vertical:absolute;">
                <v:stroke color="#000000" endarrow="open"/>
              </v:shape>
            </w:pict>
          </mc:Fallback>
        </mc:AlternateContent>
      </w: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780" behindDoc="0" locked="0" layoutInCell="1" hidden="0" allowOverlap="1">
                <wp:simplePos x="0" y="0"/>
                <wp:positionH relativeFrom="column">
                  <wp:posOffset>2295525</wp:posOffset>
                </wp:positionH>
                <wp:positionV relativeFrom="paragraph">
                  <wp:posOffset>120650</wp:posOffset>
                </wp:positionV>
                <wp:extent cx="1417318" cy="430530"/>
                <wp:wrapNone/>
                <wp:docPr id="303" name="文本框 303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417318" cy="430530"/>
                        </a:xfrm>
                        <a:prstGeom prst="rect"/>
                        <a:noFill/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277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jc w:val="lef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b w:val="0"/>
                                <w:bCs w:val="0"/>
                                <w:color w:val="000000"/>
                                <w:sz w:val="28"/>
                                <w:szCs w:val="28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b w:val="0"/>
                                <w:bCs w:val="0"/>
                                <w:color w:val="000000"/>
                                <w:sz w:val="28"/>
                                <w:szCs w:val="28"/>
                                <w14:shadow w14:sx="100000" w14:sy="100000" w14:blurRad="38100" w14:dir="2700000" w14:dist="1905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  <w:lang w:val="en-US" w:eastAsia="zh-CN"/>
                              </w:rPr>
                              <w:t>备案结果查询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303" o:spid="_x0000_s278" filled="f" stroked="f" strokeweight="0.5pt" style="position:absolute;margin-left:180.75pt;margin-top:9.5pt;width:111.59985pt;height:33.9pt;z-index:780;mso-position-horizontal:absolute;mso-position-vertical:absolute;mso-wrap-style:square;">
                <v:stroke/>
                <v:textbox id="927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jc w:val="lef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b w:val="0"/>
                          <w:bCs w:val="0"/>
                          <w:color w:val="000000"/>
                          <w:sz w:val="28"/>
                          <w:szCs w:val="28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b w:val="0"/>
                          <w:bCs w:val="0"/>
                          <w:color w:val="000000"/>
                          <w:sz w:val="28"/>
                          <w:szCs w:val="28"/>
                          <w14:shadow w14:sx="100000" w14:sy="100000" w14:blurRad="38100" w14:dir="2700000" w14:dist="1905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000000"/>
                            </w14:solidFill>
                          </w14:textFill>
                          <w:lang w:val="en-US" w:eastAsia="zh-CN"/>
                        </w:rPr>
                        <w:t>备案结果查询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782" behindDoc="0" locked="0" layoutInCell="1" hidden="0" allowOverlap="1">
                <wp:simplePos x="0" y="0"/>
                <wp:positionH relativeFrom="column">
                  <wp:posOffset>2147570</wp:posOffset>
                </wp:positionH>
                <wp:positionV relativeFrom="paragraph">
                  <wp:posOffset>127635</wp:posOffset>
                </wp:positionV>
                <wp:extent cx="1634490" cy="391159"/>
                <wp:effectExtent l="6350" t="6350" r="16510" b="21590"/>
                <wp:wrapNone/>
                <wp:docPr id="304" name="圆角矩形 304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634490" cy="391159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304" o:spid="_x0000_s279" filled="f" stroked="t" strokeweight="1.0pt" adj="3600" style="position:absolute;margin-left:169.1pt;margin-top:10.05pt;width:128.7pt;height:30.799921pt;z-index:782;mso-position-horizontal:absolute;mso-position-vertical:absolute;">
                <v:stroke color="#000000"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00" w:lineRule="atLeast"/>
        <w:jc w:val="center"/>
        <w:textAlignment w:val="auto"/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  <w:sectPr>
          <w:pgSz w:w="11906" w:h="16838"/>
          <w:pgMar w:top="2098" w:right="1474" w:bottom="1984" w:left="1587" w:header="851" w:footer="992" w:gutter="0"/>
          <w:cols w:num="1" w:space="425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00" w:lineRule="atLeast"/>
        <w:jc w:val="center"/>
        <w:textAlignment w:val="auto"/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</w:pPr>
      <w:r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  <w:t>基本医疗保险参保人员享受门诊慢特病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00" w:lineRule="atLeast"/>
        <w:jc w:val="center"/>
        <w:textAlignment w:val="auto"/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694" behindDoc="0" locked="0" layoutInCell="1" hidden="0" allowOverlap="1">
                <wp:simplePos x="0" y="0"/>
                <wp:positionH relativeFrom="column">
                  <wp:posOffset>3758565</wp:posOffset>
                </wp:positionH>
                <wp:positionV relativeFrom="paragraph">
                  <wp:posOffset>3926837</wp:posOffset>
                </wp:positionV>
                <wp:extent cx="635" cy="643888"/>
                <wp:effectExtent l="53975" t="0" r="60325" b="3810"/>
                <wp:wrapNone/>
                <wp:docPr id="240" name="直接箭头连接符 240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635" cy="643888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240" o:spid="_x0000_s280" filled="f" stroked="t" strokeweight="1.5pt" style="position:absolute;margin-left:295.95pt;margin-top:309.1998pt;width:0.049987793pt;height:50.69986pt;z-index:694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692" behindDoc="0" locked="0" layoutInCell="1" hidden="0" allowOverlap="1">
                <wp:simplePos x="0" y="0"/>
                <wp:positionH relativeFrom="column">
                  <wp:posOffset>3758565</wp:posOffset>
                </wp:positionH>
                <wp:positionV relativeFrom="paragraph">
                  <wp:posOffset>1885314</wp:posOffset>
                </wp:positionV>
                <wp:extent cx="4445" cy="530225"/>
                <wp:effectExtent l="50165" t="0" r="59688" b="3175"/>
                <wp:wrapNone/>
                <wp:docPr id="241" name="直接箭头连接符 241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4445" cy="530225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241" o:spid="_x0000_s281" filled="f" stroked="t" strokeweight="1.5pt" style="position:absolute;margin-left:295.95pt;margin-top:148.44992pt;width:0.3500061pt;height:41.750015pt;z-index:692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684" behindDoc="0" locked="0" layoutInCell="1" hidden="0" allowOverlap="1">
                <wp:simplePos x="0" y="0"/>
                <wp:positionH relativeFrom="column">
                  <wp:posOffset>-41910</wp:posOffset>
                </wp:positionH>
                <wp:positionV relativeFrom="paragraph">
                  <wp:posOffset>2059939</wp:posOffset>
                </wp:positionV>
                <wp:extent cx="1771650" cy="2543175"/>
                <wp:effectExtent l="0" t="0" r="0" b="9525"/>
                <wp:wrapNone/>
                <wp:docPr id="238" name="文本框 238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771650" cy="2543175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282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申报材料：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4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  <w:t>医保电子凭证或有效身份证件或社保卡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  <w:t>2、《门诊慢特病病种待遇认定申请表》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  <w:t>3、病历资料或检查资料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238" o:spid="_x0000_s283" fillcolor="#FFFFFF" stroked="f" strokeweight="0.5pt" style="position:absolute;margin-left:-3.3pt;margin-top:162.19992pt;width:139.5pt;height:200.25pt;z-index:684;mso-position-horizontal:absolute;mso-position-vertical:absolute;mso-wrap-style:square;">
                <v:stroke/>
                <v:textbox id="928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申报材料：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4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  <w:t>医保电子凭证或有效身份证件或社保卡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  <w:t>2、《门诊慢特病病种待遇认定申请表》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  <w:t>3、病历资料或检查资料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696" behindDoc="0" locked="0" layoutInCell="1" hidden="0" allowOverlap="1">
                <wp:simplePos x="0" y="0"/>
                <wp:positionH relativeFrom="column">
                  <wp:posOffset>-396875</wp:posOffset>
                </wp:positionH>
                <wp:positionV relativeFrom="paragraph">
                  <wp:posOffset>1421764</wp:posOffset>
                </wp:positionV>
                <wp:extent cx="2372995" cy="3542665"/>
                <wp:effectExtent l="6350" t="6350" r="40005" b="13335"/>
                <wp:wrapNone/>
                <wp:docPr id="239" name="椭圆形标注 239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H="1" rot="10800000">
                          <a:off x="0" y="0"/>
                          <a:ext cx="2372995" cy="3542665"/>
                        </a:xfrm>
                        <a:prstGeom prst="wedgeEllipseCallout">
                          <a:avLst>
                            <a:gd name="adj1" fmla="val 50652"/>
                            <a:gd name="adj2" fmla="val 44013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 id="284"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63" id="椭圆形标注 239" o:spid="_x0000_s285" filled="f" stroked="t" strokeweight="1.0pt" adj="21741,20307" style="position:absolute;margin-left:-31.25pt;margin-top:111.94993pt;width:186.85pt;height:278.95pt;rotation:180.0;flip:x;z-index:696;mso-position-horizontal:absolute;mso-position-vertical:absolute;mso-wrap-style:square;">
                <v:stroke color="#000000"/>
                <v:textbox id="929" inset="2.54mm,1.27mm,2.54mm,1.27mm" o:insetmode="custom" style="layout-flow:horizontal;v-text-anchor:middle;"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690" behindDoc="0" locked="0" layoutInCell="1" hidden="0" allowOverlap="1">
                <wp:simplePos x="0" y="0"/>
                <wp:positionH relativeFrom="column">
                  <wp:posOffset>2205990</wp:posOffset>
                </wp:positionH>
                <wp:positionV relativeFrom="paragraph">
                  <wp:posOffset>4726940</wp:posOffset>
                </wp:positionV>
                <wp:extent cx="3314698" cy="847725"/>
                <wp:effectExtent l="6350" t="6350" r="12700" b="22225"/>
                <wp:wrapNone/>
                <wp:docPr id="242" name="圆角矩形 242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3314698" cy="847725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242" o:spid="_x0000_s286" filled="f" stroked="t" strokeweight="1.0pt" adj="3600" style="position:absolute;margin-left:173.7pt;margin-top:372.2pt;width:260.99988pt;height:66.75002pt;z-index:690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682" behindDoc="0" locked="0" layoutInCell="1" hidden="0" allowOverlap="1">
                <wp:simplePos x="0" y="0"/>
                <wp:positionH relativeFrom="column">
                  <wp:posOffset>2272665</wp:posOffset>
                </wp:positionH>
                <wp:positionV relativeFrom="paragraph">
                  <wp:posOffset>4812665</wp:posOffset>
                </wp:positionV>
                <wp:extent cx="3162299" cy="657225"/>
                <wp:effectExtent l="4444" t="4444" r="14604" b="5080"/>
                <wp:wrapNone/>
                <wp:docPr id="243" name="文本框 243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3162299" cy="657225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solidFill>
                            <a:srgbClr val="000000">
                              <a:alpha val="0"/>
                            </a:srgbClr>
                          </a:solidFill>
                          <a:prstDash val="solid"/>
                          <a:round/>
                        </a:ln>
                      </wps:spPr>
                      <wps:txbx id="287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办结：医保经办部门对收集的评审材料归档留存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243" o:spid="_x0000_s288" fillcolor="#FFFFFF" stroked="t" strokeweight="0.5pt" style="position:absolute;margin-left:178.95pt;margin-top:378.95pt;width:248.99992pt;height:51.750023pt;z-index:682;mso-position-horizontal:absolute;mso-position-vertical:absolute;mso-wrap-style:square;">
                <v:stroke color="#000000"/>
                <v:textbox id="930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办结：医保经办部门对收集的评审材料归档留存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688" behindDoc="0" locked="0" layoutInCell="1" hidden="0" allowOverlap="1">
                <wp:simplePos x="0" y="0"/>
                <wp:positionH relativeFrom="column">
                  <wp:posOffset>2158365</wp:posOffset>
                </wp:positionH>
                <wp:positionV relativeFrom="paragraph">
                  <wp:posOffset>2450464</wp:posOffset>
                </wp:positionV>
                <wp:extent cx="3314698" cy="1343025"/>
                <wp:effectExtent l="6350" t="6350" r="12700" b="22225"/>
                <wp:wrapNone/>
                <wp:docPr id="244" name="圆角矩形 244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3314698" cy="1343025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244" o:spid="_x0000_s289" filled="f" stroked="t" strokeweight="1.0pt" adj="3600" style="position:absolute;margin-left:169.95pt;margin-top:192.94992pt;width:260.99988pt;height:105.75pt;z-index:688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686" behindDoc="0" locked="0" layoutInCell="1" hidden="0" allowOverlap="1">
                <wp:simplePos x="0" y="0"/>
                <wp:positionH relativeFrom="column">
                  <wp:posOffset>2091690</wp:posOffset>
                </wp:positionH>
                <wp:positionV relativeFrom="paragraph">
                  <wp:posOffset>802640</wp:posOffset>
                </wp:positionV>
                <wp:extent cx="3314698" cy="1047749"/>
                <wp:effectExtent l="6350" t="6350" r="12700" b="12700"/>
                <wp:wrapNone/>
                <wp:docPr id="245" name="圆角矩形 245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3314698" cy="1047749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245" o:spid="_x0000_s290" filled="f" stroked="t" strokeweight="1.0pt" adj="3600" style="position:absolute;margin-left:164.7pt;margin-top:63.2pt;width:260.99988pt;height:82.49992pt;z-index:686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678" behindDoc="0" locked="0" layoutInCell="1" hidden="0" allowOverlap="1">
                <wp:simplePos x="0" y="0"/>
                <wp:positionH relativeFrom="column">
                  <wp:posOffset>2196465</wp:posOffset>
                </wp:positionH>
                <wp:positionV relativeFrom="paragraph">
                  <wp:posOffset>859789</wp:posOffset>
                </wp:positionV>
                <wp:extent cx="3124199" cy="1038225"/>
                <wp:effectExtent l="0" t="0" r="0" b="9525"/>
                <wp:wrapNone/>
                <wp:docPr id="246" name="文本框 246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3124199" cy="1038225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291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资料申报：持真实有效完整的病历材料交至医保经办部门申报门诊慢特病认定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246" o:spid="_x0000_s292" fillcolor="#FFFFFF" stroked="f" strokeweight="0.5pt" style="position:absolute;margin-left:172.95pt;margin-top:67.69992pt;width:245.99992pt;height:81.75pt;z-index:678;mso-position-horizontal:absolute;mso-position-vertical:absolute;mso-wrap-style:square;">
                <v:stroke/>
                <v:textbox id="931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资料申报：持真实有效完整的病历材料交至医保经办部门申报门诊慢特病认定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680" behindDoc="0" locked="0" layoutInCell="1" hidden="0" allowOverlap="1">
                <wp:simplePos x="0" y="0"/>
                <wp:positionH relativeFrom="column">
                  <wp:posOffset>2215515</wp:posOffset>
                </wp:positionH>
                <wp:positionV relativeFrom="paragraph">
                  <wp:posOffset>2526664</wp:posOffset>
                </wp:positionV>
                <wp:extent cx="3162299" cy="1200150"/>
                <wp:wrapNone/>
                <wp:docPr id="247" name="文本框 247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3162299" cy="1200150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293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评审认定与公示：医保经办部门组织专家对申报材料进行审核，经通过认定的人员信息录入系统，制作认定人员名单，并在门户网站公示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247" o:spid="_x0000_s294" fillcolor="#FFFFFF" stroked="f" strokeweight="0.5pt" style="position:absolute;margin-left:174.45pt;margin-top:198.94992pt;width:248.99992pt;height:94.5pt;z-index:680;mso-position-horizontal:absolute;mso-position-vertical:absolute;mso-wrap-style:square;">
                <v:stroke/>
                <v:textbox id="932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评审认定与公示：医保经办部门组织专家对申报材料进行审核，经通过认定的人员信息录入系统，制作认定人员名单，并在门户网站公示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  <w:t>病种待遇认定流程图</w:t>
      </w:r>
    </w:p>
    <w:p>
      <w:pPr>
        <w:jc w:val="center"/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  <w:sectPr>
          <w:pgSz w:w="11906" w:h="16838"/>
          <w:pgMar w:top="2098" w:right="1474" w:bottom="1984" w:left="1587" w:header="851" w:footer="992" w:gutter="0"/>
          <w:cols w:num="1" w:space="425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jc w:val="center"/>
        <w:textAlignment w:val="auto"/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</w:pPr>
      <w:bookmarkStart w:id="0" w:name="_GoBack"/>
      <w:r>
        <w:rPr>
          <w:rFonts w:ascii="方正黑体简体" w:eastAsia="方正黑体简体" w:cs="方正黑体简体" w:hAnsi="方正黑体简体" w:hint="eastAsia"/>
          <w:color w:val="000000"/>
          <w:sz w:val="44"/>
          <w:szCs w:val="44"/>
          <w:lang w:eastAsia="zh-CN"/>
        </w:rPr>
        <w:t>基</w:t>
      </w:r>
      <w:bookmarkEnd w:id="0"/>
      <w:r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  <w:t>本医疗保险参保人员医疗费用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jc w:val="center"/>
        <w:textAlignment w:val="auto"/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820" behindDoc="0" locked="0" layoutInCell="1" hidden="0" allowOverlap="1">
                <wp:simplePos x="0" y="0"/>
                <wp:positionH relativeFrom="column">
                  <wp:posOffset>3915409</wp:posOffset>
                </wp:positionH>
                <wp:positionV relativeFrom="paragraph">
                  <wp:posOffset>4335780</wp:posOffset>
                </wp:positionV>
                <wp:extent cx="1753870" cy="1325783"/>
                <wp:effectExtent l="6350" t="6350" r="11430" b="23495"/>
                <wp:wrapNone/>
                <wp:docPr id="305" name="圆角矩形 305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753870" cy="1325783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305" o:spid="_x0000_s295" filled="f" stroked="t" strokeweight="1.0pt" adj="3600" style="position:absolute;margin-left:308.29993pt;margin-top:341.4pt;width:138.10002pt;height:104.392365pt;z-index:820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804" behindDoc="0" locked="0" layoutInCell="1" hidden="0" allowOverlap="1">
                <wp:simplePos x="0" y="0"/>
                <wp:positionH relativeFrom="column">
                  <wp:posOffset>358140</wp:posOffset>
                </wp:positionH>
                <wp:positionV relativeFrom="paragraph">
                  <wp:posOffset>6386195</wp:posOffset>
                </wp:positionV>
                <wp:extent cx="2903855" cy="684530"/>
                <wp:effectExtent l="0" t="0" r="10795" b="1270"/>
                <wp:wrapNone/>
                <wp:docPr id="306" name="文本框 306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903855" cy="684530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296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  <w:t>结算</w:t>
                            </w:r>
                            <w:r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val="en-US" w:eastAsia="zh-CN"/>
                              </w:rPr>
                              <w:t>、拨付医疗费用，不超过30个工作日办结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306" o:spid="_x0000_s297" fillcolor="#FFFFFF" stroked="f" strokeweight="0.5pt" style="position:absolute;margin-left:28.2pt;margin-top:502.85pt;width:228.65pt;height:53.900024pt;z-index:804;mso-position-horizontal:absolute;mso-position-vertical:absolute;mso-wrap-style:square;">
                <v:stroke/>
                <v:textbox id="933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  <w:t>结算</w:t>
                      </w:r>
                      <w:r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val="en-US" w:eastAsia="zh-CN"/>
                        </w:rPr>
                        <w:t>、拨付医疗费用，不超过30个工作日办结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798" behindDoc="0" locked="0" layoutInCell="1" hidden="0" allowOverlap="1">
                <wp:simplePos x="0" y="0"/>
                <wp:positionH relativeFrom="column">
                  <wp:posOffset>432435</wp:posOffset>
                </wp:positionH>
                <wp:positionV relativeFrom="paragraph">
                  <wp:posOffset>3477895</wp:posOffset>
                </wp:positionV>
                <wp:extent cx="2103755" cy="2174181"/>
                <wp:effectExtent l="0" t="0" r="10795" b="8889"/>
                <wp:wrapNone/>
                <wp:docPr id="308" name="文本框 308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103755" cy="2174181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298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提交材料：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ind w:left="0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val="en-US" w:eastAsia="zh-CN"/>
                              </w:rPr>
                              <w:t>1、</w:t>
                            </w: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  <w:t>医保电子凭证或有效身份证件或社保卡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  <w:t>2、住院：</w:t>
                            </w:r>
                            <w:r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val="en-US" w:eastAsia="zh-CN"/>
                              </w:rPr>
                              <w:t>住院</w:t>
                            </w: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  <w:t>收费票据、费用清单</w:t>
                            </w:r>
                            <w:r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val="en-US" w:eastAsia="zh-CN"/>
                              </w:rPr>
                              <w:t>、出院记录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  <w:t>3、门诊：</w:t>
                            </w:r>
                            <w:r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val="en-US" w:eastAsia="zh-CN"/>
                              </w:rPr>
                              <w:t>门诊</w:t>
                            </w: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  <w:t>收费票据、</w:t>
                            </w:r>
                            <w:r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val="en-US" w:eastAsia="zh-CN"/>
                              </w:rPr>
                              <w:t>门</w:t>
                            </w: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  <w:t>急诊费用清单、处方底方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308" o:spid="_x0000_s299" fillcolor="#FFFFFF" stroked="f" strokeweight="0.5pt" style="position:absolute;margin-left:34.05pt;margin-top:273.85pt;width:165.65pt;height:171.19537pt;z-index:798;mso-position-horizontal:absolute;mso-position-vertical:absolute;mso-wrap-style:square;">
                <v:stroke/>
                <v:textbox id="934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提交材料：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ind w:left="0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val="en-US" w:eastAsia="zh-CN"/>
                        </w:rPr>
                        <w:t>1、</w:t>
                      </w: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  <w:t>医保电子凭证或有效身份证件或社保卡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  <w:t>2、住院：</w:t>
                      </w:r>
                      <w:r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val="en-US" w:eastAsia="zh-CN"/>
                        </w:rPr>
                        <w:t>住院</w:t>
                      </w: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  <w:t>收费票据、费用清单</w:t>
                      </w:r>
                      <w:r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val="en-US" w:eastAsia="zh-CN"/>
                        </w:rPr>
                        <w:t>、出院记录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  <w:t>3、门诊：</w:t>
                      </w:r>
                      <w:r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val="en-US" w:eastAsia="zh-CN"/>
                        </w:rPr>
                        <w:t>门诊</w:t>
                      </w: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  <w:t>收费票据、</w:t>
                      </w:r>
                      <w:r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val="en-US" w:eastAsia="zh-CN"/>
                        </w:rPr>
                        <w:t>门</w:t>
                      </w: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  <w:t>急诊费用清单、处方底方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792" behindDoc="0" locked="0" layoutInCell="1" hidden="0" allowOverlap="1">
                <wp:simplePos x="0" y="0"/>
                <wp:positionH relativeFrom="column">
                  <wp:posOffset>-196214</wp:posOffset>
                </wp:positionH>
                <wp:positionV relativeFrom="paragraph">
                  <wp:posOffset>1584901</wp:posOffset>
                </wp:positionV>
                <wp:extent cx="1400175" cy="504825"/>
                <wp:effectExtent l="0" t="0" r="9525" b="0"/>
                <wp:wrapNone/>
                <wp:docPr id="309" name="文本框 309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400175" cy="504825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300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adjustRightInd/>
                              <w:snapToGrid/>
                              <w:spacing w:line="420" w:lineRule="exact"/>
                              <w:jc w:val="center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eastAsia="zh-CN"/>
                              </w:rPr>
                              <w:t>提交申请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309" o:spid="_x0000_s301" fillcolor="#FFFFFF" stroked="f" strokeweight="0.5pt" style="position:absolute;margin-left:-15.449922pt;margin-top:124.79536pt;width:110.25pt;height:39.75pt;z-index:792;mso-position-horizontal:absolute;mso-position-vertical:absolute;mso-wrap-style:square;">
                <v:stroke/>
                <v:textbox id="935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adjustRightInd/>
                        <w:snapToGrid/>
                        <w:spacing w:line="420" w:lineRule="exact"/>
                        <w:jc w:val="center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eastAsia="zh-CN"/>
                        </w:rPr>
                        <w:t>提交申请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806" behindDoc="0" locked="0" layoutInCell="1" hidden="0" allowOverlap="1">
                <wp:simplePos x="0" y="0"/>
                <wp:positionH relativeFrom="column">
                  <wp:posOffset>-266065</wp:posOffset>
                </wp:positionH>
                <wp:positionV relativeFrom="paragraph">
                  <wp:posOffset>1222914</wp:posOffset>
                </wp:positionV>
                <wp:extent cx="1611630" cy="1095375"/>
                <wp:effectExtent l="6350" t="6350" r="20320" b="24129"/>
                <wp:wrapNone/>
                <wp:docPr id="310" name="圆角矩形 310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611630" cy="1095375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310" o:spid="_x0000_s302" filled="f" stroked="t" strokeweight="1.0pt" adj="3600" style="position:absolute;margin-left:-20.95pt;margin-top:96.29244pt;width:126.90001pt;height:86.25pt;z-index:806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828" behindDoc="0" locked="0" layoutInCell="1" hidden="0" allowOverlap="1">
                <wp:simplePos x="0" y="0"/>
                <wp:positionH relativeFrom="column">
                  <wp:posOffset>4794884</wp:posOffset>
                </wp:positionH>
                <wp:positionV relativeFrom="paragraph">
                  <wp:posOffset>3902710</wp:posOffset>
                </wp:positionV>
                <wp:extent cx="634" cy="361950"/>
                <wp:effectExtent l="53975" t="0" r="60325" b="0"/>
                <wp:wrapNone/>
                <wp:docPr id="311" name="直接箭头连接符 311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634" cy="361950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311" o:spid="_x0000_s303" filled="f" stroked="t" strokeweight="1.5pt" style="position:absolute;margin-left:377.54993pt;margin-top:307.3pt;width:0.049926758pt;height:28.5pt;z-index:828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826" behindDoc="0" locked="0" layoutInCell="1" hidden="0" allowOverlap="1">
                <wp:simplePos x="0" y="0"/>
                <wp:positionH relativeFrom="column">
                  <wp:posOffset>4747259</wp:posOffset>
                </wp:positionH>
                <wp:positionV relativeFrom="paragraph">
                  <wp:posOffset>2378710</wp:posOffset>
                </wp:positionV>
                <wp:extent cx="634" cy="361950"/>
                <wp:effectExtent l="53975" t="0" r="60325" b="0"/>
                <wp:wrapNone/>
                <wp:docPr id="312" name="直接箭头连接符 312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634" cy="361950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312" o:spid="_x0000_s304" filled="f" stroked="t" strokeweight="1.5pt" style="position:absolute;margin-left:373.79993pt;margin-top:187.3pt;width:0.049926758pt;height:28.5pt;z-index:826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824" behindDoc="0" locked="0" layoutInCell="1" hidden="0" allowOverlap="1">
                <wp:simplePos x="0" y="0"/>
                <wp:positionH relativeFrom="column">
                  <wp:posOffset>3089910</wp:posOffset>
                </wp:positionH>
                <wp:positionV relativeFrom="paragraph">
                  <wp:posOffset>5645785</wp:posOffset>
                </wp:positionV>
                <wp:extent cx="666750" cy="571500"/>
                <wp:effectExtent l="0" t="6985" r="19050" b="12064"/>
                <wp:wrapNone/>
                <wp:docPr id="313" name="直接箭头连接符 313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H="1" rot="21600000">
                          <a:off x="0" y="0"/>
                          <a:ext cx="666750" cy="571500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313" o:spid="_x0000_s305" filled="f" stroked="t" strokeweight="1.5pt" style="position:absolute;margin-left:243.30002pt;margin-top:444.55pt;width:52.5pt;height:45.0pt;flip:x;z-index:824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822" behindDoc="0" locked="0" layoutInCell="1" hidden="0" allowOverlap="1">
                <wp:simplePos x="0" y="0"/>
                <wp:positionH relativeFrom="column">
                  <wp:posOffset>189230</wp:posOffset>
                </wp:positionH>
                <wp:positionV relativeFrom="paragraph">
                  <wp:posOffset>6362700</wp:posOffset>
                </wp:positionV>
                <wp:extent cx="3230245" cy="732790"/>
                <wp:effectExtent l="6350" t="6350" r="20955" b="22860"/>
                <wp:wrapNone/>
                <wp:docPr id="314" name="圆角矩形 314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3230245" cy="732790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314" o:spid="_x0000_s306" filled="f" stroked="t" strokeweight="1.0pt" adj="3600" style="position:absolute;margin-left:14.9pt;margin-top:501.0pt;width:254.35002pt;height:57.700012pt;z-index:822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802" behindDoc="0" locked="0" layoutInCell="1" hidden="0" allowOverlap="1">
                <wp:simplePos x="0" y="0"/>
                <wp:positionH relativeFrom="column">
                  <wp:posOffset>3956685</wp:posOffset>
                </wp:positionH>
                <wp:positionV relativeFrom="paragraph">
                  <wp:posOffset>4441825</wp:posOffset>
                </wp:positionV>
                <wp:extent cx="1657350" cy="1181674"/>
                <wp:effectExtent l="0" t="0" r="0" b="11430"/>
                <wp:wrapNone/>
                <wp:docPr id="315" name="文本框 315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657350" cy="1181674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307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adjustRightInd/>
                              <w:snapToGrid/>
                              <w:spacing w:line="420" w:lineRule="exact"/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val="en-US" w:eastAsia="zh-CN"/>
                              </w:rPr>
                              <w:t>不符合的，一次性告知原因；符合的，进行费用审核、复核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315" o:spid="_x0000_s308" fillcolor="#FFFFFF" stroked="f" strokeweight="0.5pt" style="position:absolute;margin-left:311.55pt;margin-top:349.75pt;width:130.50002pt;height:93.045204pt;z-index:802;mso-position-horizontal:absolute;mso-position-vertical:absolute;mso-wrap-style:square;">
                <v:stroke/>
                <v:textbox id="936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adjustRightInd/>
                        <w:snapToGrid/>
                        <w:spacing w:line="420" w:lineRule="exact"/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val="en-US" w:eastAsia="zh-CN"/>
                        </w:rPr>
                        <w:t>不符合的，一次性告知原因；符合的，进行费用审核、复核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800" behindDoc="0" locked="0" layoutInCell="1" hidden="0" allowOverlap="1">
                <wp:simplePos x="0" y="0"/>
                <wp:positionH relativeFrom="column">
                  <wp:posOffset>3947160</wp:posOffset>
                </wp:positionH>
                <wp:positionV relativeFrom="paragraph">
                  <wp:posOffset>2851150</wp:posOffset>
                </wp:positionV>
                <wp:extent cx="1657350" cy="1019747"/>
                <wp:effectExtent l="0" t="0" r="0" b="10160"/>
                <wp:wrapNone/>
                <wp:docPr id="316" name="文本框 316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657350" cy="1019747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309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adjustRightInd/>
                              <w:snapToGrid/>
                              <w:spacing w:line="420" w:lineRule="exact"/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eastAsia="zh-CN"/>
                              </w:rPr>
                              <w:t>业务</w:t>
                            </w: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审核</w:t>
                            </w:r>
                            <w:r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eastAsia="zh-CN"/>
                              </w:rPr>
                              <w:t>：材料是否合法合规，是否符合办理条件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316" o:spid="_x0000_s310" fillcolor="#FFFFFF" stroked="f" strokeweight="0.5pt" style="position:absolute;margin-left:310.8pt;margin-top:224.5pt;width:130.50002pt;height:80.295044pt;z-index:800;mso-position-horizontal:absolute;mso-position-vertical:absolute;mso-wrap-style:square;">
                <v:stroke/>
                <v:textbox id="937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adjustRightInd/>
                        <w:snapToGrid/>
                        <w:spacing w:line="420" w:lineRule="exact"/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eastAsia="zh-CN"/>
                        </w:rPr>
                        <w:t>业务</w:t>
                      </w: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审核</w:t>
                      </w:r>
                      <w:r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eastAsia="zh-CN"/>
                        </w:rPr>
                        <w:t>：材料是否合法合规，是否符合办理条件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818" behindDoc="0" locked="0" layoutInCell="1" hidden="0" allowOverlap="1">
                <wp:simplePos x="0" y="0"/>
                <wp:positionH relativeFrom="column">
                  <wp:posOffset>3903979</wp:posOffset>
                </wp:positionH>
                <wp:positionV relativeFrom="paragraph">
                  <wp:posOffset>2810510</wp:posOffset>
                </wp:positionV>
                <wp:extent cx="1753869" cy="1017905"/>
                <wp:effectExtent l="6350" t="6350" r="11430" b="23495"/>
                <wp:wrapNone/>
                <wp:docPr id="317" name="圆角矩形 317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753869" cy="1017905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317" o:spid="_x0000_s311" filled="f" stroked="t" strokeweight="1.0pt" adj="3600" style="position:absolute;margin-left:307.39993pt;margin-top:221.3pt;width:138.09993pt;height:80.15pt;z-index:818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816" behindDoc="0" locked="0" layoutInCell="1" hidden="0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1866899</wp:posOffset>
                </wp:positionV>
                <wp:extent cx="363855" cy="635"/>
                <wp:effectExtent l="0" t="53975" r="17145" b="60325"/>
                <wp:wrapNone/>
                <wp:docPr id="318" name="直接箭头连接符 318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H="1" rot="21600000">
                          <a:off x="0" y="0"/>
                          <a:ext cx="363855" cy="635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318" o:spid="_x0000_s312" filled="f" stroked="t" strokeweight="1.5pt" style="position:absolute;margin-left:273.75pt;margin-top:146.99992pt;width:28.649994pt;height:0.05001831pt;flip:x;z-index:816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814" behindDoc="0" locked="0" layoutInCell="1" hidden="0" allowOverlap="1">
                <wp:simplePos x="0" y="0"/>
                <wp:positionH relativeFrom="column">
                  <wp:posOffset>3496945</wp:posOffset>
                </wp:positionH>
                <wp:positionV relativeFrom="paragraph">
                  <wp:posOffset>1677669</wp:posOffset>
                </wp:positionV>
                <wp:extent cx="343533" cy="3809"/>
                <wp:effectExtent l="0" t="52705" r="18415" b="57785"/>
                <wp:wrapNone/>
                <wp:docPr id="319" name="直接箭头连接符 319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V="1" rot="21600000">
                          <a:off x="0" y="0"/>
                          <a:ext cx="343533" cy="3809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319" o:spid="_x0000_s313" filled="f" stroked="t" strokeweight="1.5pt" style="position:absolute;margin-left:275.35pt;margin-top:132.09993pt;width:27.049866pt;height:0.29992676pt;flip:y;z-index:814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812" behindDoc="0" locked="0" layoutInCell="1" hidden="0" allowOverlap="1">
                <wp:simplePos x="0" y="0"/>
                <wp:positionH relativeFrom="column">
                  <wp:posOffset>1353819</wp:posOffset>
                </wp:positionH>
                <wp:positionV relativeFrom="paragraph">
                  <wp:posOffset>1782444</wp:posOffset>
                </wp:positionV>
                <wp:extent cx="343534" cy="3809"/>
                <wp:effectExtent l="0" t="52705" r="18415" b="57785"/>
                <wp:wrapNone/>
                <wp:docPr id="320" name="直接箭头连接符 320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V="1" rot="21600000">
                          <a:off x="0" y="0"/>
                          <a:ext cx="343534" cy="3809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320" o:spid="_x0000_s314" filled="f" stroked="t" strokeweight="1.5pt" style="position:absolute;margin-left:106.59993pt;margin-top:140.34993pt;width:27.049927pt;height:0.29992676pt;flip:y;z-index:812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794" behindDoc="0" locked="0" layoutInCell="1" hidden="0" allowOverlap="1">
                <wp:simplePos x="0" y="0"/>
                <wp:positionH relativeFrom="column">
                  <wp:posOffset>1708785</wp:posOffset>
                </wp:positionH>
                <wp:positionV relativeFrom="paragraph">
                  <wp:posOffset>1565851</wp:posOffset>
                </wp:positionV>
                <wp:extent cx="1751328" cy="704273"/>
                <wp:effectExtent l="0" t="0" r="1270" b="0"/>
                <wp:wrapNone/>
                <wp:docPr id="321" name="文本框 321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751328" cy="704273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315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jc w:val="center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eastAsia="zh-CN"/>
                              </w:rPr>
                              <w:t>业务</w:t>
                            </w: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321" o:spid="_x0000_s316" fillcolor="#FFFFFF" stroked="f" strokeweight="0.5pt" style="position:absolute;margin-left:134.55pt;margin-top:123.29536pt;width:137.89984pt;height:55.454567pt;z-index:794;mso-position-horizontal:absolute;mso-position-vertical:absolute;mso-wrap-style:square;">
                <v:stroke/>
                <v:textbox id="938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jc w:val="center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eastAsia="zh-CN"/>
                        </w:rPr>
                        <w:t>业务</w:t>
                      </w: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受理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808" behindDoc="0" locked="0" layoutInCell="1" hidden="0" allowOverlap="1">
                <wp:simplePos x="0" y="0"/>
                <wp:positionH relativeFrom="column">
                  <wp:posOffset>1732280</wp:posOffset>
                </wp:positionH>
                <wp:positionV relativeFrom="paragraph">
                  <wp:posOffset>1267460</wp:posOffset>
                </wp:positionV>
                <wp:extent cx="1725292" cy="1028065"/>
                <wp:effectExtent l="6350" t="6350" r="20955" b="13335"/>
                <wp:wrapNone/>
                <wp:docPr id="322" name="圆角矩形 322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725292" cy="1028065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322" o:spid="_x0000_s317" filled="f" stroked="t" strokeweight="1.0pt" adj="3600" style="position:absolute;margin-left:136.4pt;margin-top:99.80001pt;width:135.84976pt;height:80.95pt;z-index:808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796" behindDoc="0" locked="0" layoutInCell="1" hidden="0" allowOverlap="1">
                <wp:simplePos x="0" y="0"/>
                <wp:positionH relativeFrom="column">
                  <wp:posOffset>3870960</wp:posOffset>
                </wp:positionH>
                <wp:positionV relativeFrom="paragraph">
                  <wp:posOffset>1203901</wp:posOffset>
                </wp:positionV>
                <wp:extent cx="1751328" cy="1085271"/>
                <wp:effectExtent l="0" t="0" r="1270" b="0"/>
                <wp:wrapNone/>
                <wp:docPr id="323" name="文本框 323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751328" cy="1085271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318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材料不齐全的，一次性告知；</w:t>
                            </w:r>
                            <w:r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eastAsia="zh-CN"/>
                              </w:rPr>
                              <w:t>材料齐全的进行审核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323" o:spid="_x0000_s319" fillcolor="#FFFFFF" stroked="f" strokeweight="0.5pt" style="position:absolute;margin-left:304.8pt;margin-top:94.79536pt;width:137.89986pt;height:85.45448pt;z-index:796;mso-position-horizontal:absolute;mso-position-vertical:absolute;mso-wrap-style:square;">
                <v:stroke/>
                <v:textbox id="939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材料不齐全的，一次性告知；</w:t>
                      </w:r>
                      <w:r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eastAsia="zh-CN"/>
                        </w:rPr>
                        <w:t>材料齐全的进行审核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810" behindDoc="0" locked="0" layoutInCell="1" hidden="0" allowOverlap="1">
                <wp:simplePos x="0" y="0"/>
                <wp:positionH relativeFrom="column">
                  <wp:posOffset>3875404</wp:posOffset>
                </wp:positionH>
                <wp:positionV relativeFrom="paragraph">
                  <wp:posOffset>1267460</wp:posOffset>
                </wp:positionV>
                <wp:extent cx="1753869" cy="1017905"/>
                <wp:effectExtent l="6350" t="6350" r="11430" b="23495"/>
                <wp:wrapNone/>
                <wp:docPr id="324" name="圆角矩形 324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753869" cy="1017905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324" o:spid="_x0000_s320" filled="f" stroked="t" strokeweight="1.0pt" adj="3600" style="position:absolute;margin-left:305.14993pt;margin-top:99.80001pt;width:138.09993pt;height:80.15pt;z-index:810;mso-position-horizontal:absolute;mso-position-vertical:absolute;">
                <v:stroke color="#000000"/>
              </v:shape>
            </w:pict>
          </mc:Fallback>
        </mc:AlternateContent>
      </w:r>
      <w:r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  <w:t>手工（零星）报销流程图</w:t>
      </w:r>
    </w:p>
    <w:p>
      <w:pPr>
        <w:jc w:val="center"/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</w:pPr>
    </w:p>
    <w:p>
      <w:pPr>
        <w:rPr>
          <w:rFonts w:ascii="方正黑体简体" w:eastAsia="方正黑体简体"/>
          <w:sz w:val="44"/>
        </w:rPr>
      </w:pPr>
    </w:p>
    <w:p>
      <w:pPr>
        <w:rPr>
          <w:rFonts w:ascii="方正黑体简体" w:eastAsia="方正黑体简体"/>
          <w:sz w:val="44"/>
        </w:rPr>
      </w:pPr>
    </w:p>
    <w:p>
      <w:pPr>
        <w:rPr>
          <w:rFonts w:ascii="方正黑体简体" w:eastAsia="方正黑体简体"/>
          <w:sz w:val="44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4" behindDoc="1" locked="0" layoutInCell="1" hidden="0" allowOverlap="1">
                <wp:simplePos x="0" y="0"/>
                <wp:positionH relativeFrom="column">
                  <wp:posOffset>-95250</wp:posOffset>
                </wp:positionH>
                <wp:positionV relativeFrom="paragraph">
                  <wp:posOffset>939139</wp:posOffset>
                </wp:positionV>
                <wp:extent cx="3057525" cy="2884168"/>
                <wp:effectExtent l="6350" t="372109" r="22225" b="20320"/>
                <wp:wrapNone/>
                <wp:docPr id="307" name="椭圆形标注 307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H="1" rot="10800000">
                          <a:off x="0" y="0"/>
                          <a:ext cx="3057525" cy="2884168"/>
                        </a:xfrm>
                        <a:prstGeom prst="wedgeEllipseCallout">
                          <a:avLst>
                            <a:gd name="adj1" fmla="val -20814"/>
                            <a:gd name="adj2" fmla="val 62500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 id="321">
                        <w:txbxContent>
                          <w:p>
                            <w:pPr>
                              <w:rPr>
                                <w:rFonts w:ascii="方正黑体简体" w:eastAsia="方正黑体简体"/>
                                <w:sz w:val="44"/>
                              </w:rPr>
                            </w:pP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63" id="椭圆形标注 307" o:spid="_x0000_s322" filled="f" stroked="t" strokeweight="1.0pt" adj="6304,24300" style="position:absolute;margin-left:-7.5pt;margin-top:73.94795pt;width:240.75pt;height:227.0999pt;rotation:180.0;flip:x;z-index:-358;mso-position-horizontal:absolute;mso-position-vertical:absolute;mso-wrap-style:square;">
                <v:stroke color="#000000"/>
                <v:textbox id="940" inset="2.54mm,1.27mm,2.54mm,1.27mm" o:insetmode="custom" style="layout-flow:horizontal;v-text-anchor:middle;">
                  <w:txbxContent>
                    <w:p>
                      <w:pPr>
                        <w:rPr>
                          <w:rFonts w:ascii="方正黑体简体" w:eastAsia="方正黑体简体"/>
                          <w:sz w:val="44"/>
                        </w:rPr>
                      </w:pP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方正黑体简体" w:eastAsia="方正黑体简体"/>
          <w:sz w:val="44"/>
        </w:rPr>
      </w:pPr>
    </w:p>
    <w:p>
      <w:pPr>
        <w:rPr>
          <w:rFonts w:ascii="方正黑体简体" w:eastAsia="方正黑体简体"/>
          <w:sz w:val="44"/>
        </w:rPr>
      </w:pPr>
    </w:p>
    <w:p>
      <w:pPr>
        <w:rPr>
          <w:rFonts w:ascii="方正黑体简体" w:eastAsia="方正黑体简体"/>
          <w:sz w:val="44"/>
        </w:rPr>
      </w:pPr>
    </w:p>
    <w:p>
      <w:pPr>
        <w:rPr>
          <w:rFonts w:ascii="方正黑体简体" w:eastAsia="方正黑体简体"/>
          <w:sz w:val="44"/>
        </w:rPr>
      </w:pPr>
    </w:p>
    <w:p>
      <w:pPr>
        <w:rPr>
          <w:rFonts w:ascii="方正黑体简体" w:eastAsia="方正黑体简体"/>
          <w:sz w:val="44"/>
        </w:rPr>
      </w:pPr>
    </w:p>
    <w:p>
      <w:pPr>
        <w:tabs>
          <w:tab w:val="left" w:pos="2120"/>
        </w:tabs>
        <w:rPr>
          <w:rFonts w:ascii="方正黑体简体" w:eastAsia="方正黑体简体" w:hint="eastAsia"/>
          <w:sz w:val="44"/>
        </w:rPr>
        <w:sectPr>
          <w:pgSz w:w="11906" w:h="16838"/>
          <w:pgMar w:top="2098" w:right="1474" w:bottom="1984" w:left="1587" w:header="851" w:footer="992" w:gutter="0"/>
          <w:cols w:num="1" w:space="425"/>
          <w:docGrid w:type="lines" w:linePitch="312" w:charSpace="0"/>
        </w:sectPr>
      </w:pPr>
      <w:r>
        <w:rPr>
          <w:rFonts w:ascii="方正黑体简体" w:eastAsia="方正黑体简体"/>
          <w:sz w:val="44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jc w:val="center"/>
        <w:textAlignment w:val="auto"/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</w:pPr>
      <w:r>
        <w:rPr>
          <w:rFonts w:ascii="方正黑体简体" w:eastAsia="方正黑体简体" w:cs="方正黑体简体" w:hAnsi="方正黑体简体" w:hint="eastAsia"/>
          <w:color w:val="000000"/>
          <w:sz w:val="44"/>
          <w:szCs w:val="44"/>
          <w:lang w:eastAsia="zh-CN"/>
        </w:rPr>
        <w:t>产</w:t>
      </w:r>
      <w:r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  <w:t>前检查费支付流程图</w:t>
      </w:r>
    </w:p>
    <w:p>
      <w:pPr>
        <w:jc w:val="center"/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  <w:sectPr>
          <w:pgSz w:w="11906" w:h="16838"/>
          <w:pgMar w:top="2098" w:right="1474" w:bottom="1984" w:left="1587" w:header="851" w:footer="992" w:gutter="0"/>
          <w:cols w:num="1" w:space="425"/>
          <w:docGrid w:type="lines" w:linePitch="312" w:charSpace="0"/>
        </w:sect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852" behindDoc="0" locked="0" layoutInCell="1" hidden="0" allowOverlap="1">
                <wp:simplePos x="0" y="0"/>
                <wp:positionH relativeFrom="column">
                  <wp:posOffset>232411</wp:posOffset>
                </wp:positionH>
                <wp:positionV relativeFrom="paragraph">
                  <wp:posOffset>2429837</wp:posOffset>
                </wp:positionV>
                <wp:extent cx="2770504" cy="2518749"/>
                <wp:effectExtent l="6350" t="330200" r="12064" b="13970"/>
                <wp:wrapNone/>
                <wp:docPr id="325" name="椭圆形标注 325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H="1" rot="10800000">
                          <a:off x="0" y="0"/>
                          <a:ext cx="2770504" cy="2518749"/>
                        </a:xfrm>
                        <a:prstGeom prst="wedgeEllipseCallout">
                          <a:avLst>
                            <a:gd name="adj1" fmla="val -20814"/>
                            <a:gd name="adj2" fmla="val 62500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 id="323"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63" id="椭圆形标注 325" o:spid="_x0000_s324" filled="f" stroked="t" strokeweight="1.0pt" adj="6304,24300" style="position:absolute;margin-left:18.30008pt;margin-top:191.32574pt;width:218.14993pt;height:198.32675pt;rotation:180.0;flip:x;z-index:852;mso-position-horizontal:absolute;mso-position-vertical:absolute;mso-wrap-style:square;">
                <v:stroke color="#000000"/>
                <v:textbox id="941" inset="2.54mm,1.27mm,2.54mm,1.27mm" o:insetmode="custom" style="layout-flow:horizontal;v-text-anchor:middle;"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846" behindDoc="0" locked="0" layoutInCell="1" hidden="0" allowOverlap="1">
                <wp:simplePos x="0" y="0"/>
                <wp:positionH relativeFrom="column">
                  <wp:posOffset>3985260</wp:posOffset>
                </wp:positionH>
                <wp:positionV relativeFrom="paragraph">
                  <wp:posOffset>4584699</wp:posOffset>
                </wp:positionV>
                <wp:extent cx="1657350" cy="1162629"/>
                <wp:effectExtent l="0" t="0" r="0" b="11430"/>
                <wp:wrapNone/>
                <wp:docPr id="326" name="文本框 326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657350" cy="1162629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325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eastAsia="zh-CN"/>
                              </w:rPr>
                              <w:t>不符合的，一次性告知原因；符合的，进行费用审核、复核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326" o:spid="_x0000_s326" fillcolor="#FFFFFF" stroked="f" strokeweight="0.5pt" style="position:absolute;margin-left:313.8pt;margin-top:360.9999pt;width:130.50002pt;height:91.545616pt;z-index:846;mso-position-horizontal:absolute;mso-position-vertical:absolute;mso-wrap-style:square;">
                <v:stroke/>
                <v:textbox id="942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eastAsia="zh-CN"/>
                        </w:rPr>
                        <w:t>不符合的，一次性告知原因；符合的，进行费用审核、复核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864" behindDoc="0" locked="0" layoutInCell="1" hidden="0" allowOverlap="1">
                <wp:simplePos x="0" y="0"/>
                <wp:positionH relativeFrom="column">
                  <wp:posOffset>451485</wp:posOffset>
                </wp:positionH>
                <wp:positionV relativeFrom="paragraph">
                  <wp:posOffset>6089650</wp:posOffset>
                </wp:positionV>
                <wp:extent cx="2903855" cy="684530"/>
                <wp:effectExtent l="0" t="0" r="10795" b="1270"/>
                <wp:wrapNone/>
                <wp:docPr id="343" name="文本框 343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903855" cy="684530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327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val="en-US" w:eastAsia="zh-CN"/>
                              </w:rPr>
                              <w:t>结算，拨付医疗费用，不超过20个工作日办结。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343" o:spid="_x0000_s328" fillcolor="#FFFFFF" stroked="f" strokeweight="0.5pt" style="position:absolute;margin-left:35.55pt;margin-top:479.50003pt;width:228.65pt;height:53.900024pt;z-index:864;mso-position-horizontal:absolute;mso-position-vertical:absolute;mso-wrap-style:square;">
                <v:stroke/>
                <v:textbox id="943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val="en-US" w:eastAsia="zh-CN"/>
                        </w:rPr>
                        <w:t>结算，拨付医疗费用，不超过20个工作日办结。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866" behindDoc="0" locked="0" layoutInCell="1" hidden="0" allowOverlap="1">
                <wp:simplePos x="0" y="0"/>
                <wp:positionH relativeFrom="column">
                  <wp:posOffset>284479</wp:posOffset>
                </wp:positionH>
                <wp:positionV relativeFrom="paragraph">
                  <wp:posOffset>6067425</wp:posOffset>
                </wp:positionV>
                <wp:extent cx="3230245" cy="732790"/>
                <wp:effectExtent l="6350" t="6350" r="20955" b="22860"/>
                <wp:wrapNone/>
                <wp:docPr id="344" name="圆角矩形 344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3230245" cy="732790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344" o:spid="_x0000_s329" filled="f" stroked="t" strokeweight="1.0pt" adj="3600" style="position:absolute;margin-left:22.399921pt;margin-top:477.75pt;width:254.35002pt;height:57.700012pt;z-index:866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860" behindDoc="0" locked="0" layoutInCell="1" hidden="0" allowOverlap="1">
                <wp:simplePos x="0" y="0"/>
                <wp:positionH relativeFrom="column">
                  <wp:posOffset>4804410</wp:posOffset>
                </wp:positionH>
                <wp:positionV relativeFrom="paragraph">
                  <wp:posOffset>1950085</wp:posOffset>
                </wp:positionV>
                <wp:extent cx="635" cy="424815"/>
                <wp:effectExtent l="53975" t="0" r="60325" b="13335"/>
                <wp:wrapNone/>
                <wp:docPr id="332" name="直接箭头连接符 332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635" cy="424815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332" o:spid="_x0000_s330" filled="f" stroked="t" strokeweight="1.5pt" style="position:absolute;margin-left:378.30002pt;margin-top:153.55pt;width:0.05001831pt;height:33.449997pt;z-index:860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862" behindDoc="0" locked="0" layoutInCell="1" hidden="0" allowOverlap="1">
                <wp:simplePos x="0" y="0"/>
                <wp:positionH relativeFrom="column">
                  <wp:posOffset>4825365</wp:posOffset>
                </wp:positionH>
                <wp:positionV relativeFrom="paragraph">
                  <wp:posOffset>3608704</wp:posOffset>
                </wp:positionV>
                <wp:extent cx="633" cy="577214"/>
                <wp:effectExtent l="53975" t="0" r="60325" b="13335"/>
                <wp:wrapNone/>
                <wp:docPr id="328" name="直接箭头连接符 328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634" cy="577214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328" o:spid="_x0000_s331" filled="f" stroked="t" strokeweight="1.5pt" style="position:absolute;margin-left:379.95pt;margin-top:284.14993pt;width:0.049865723pt;height:45.44992pt;z-index:862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848" behindDoc="0" locked="0" layoutInCell="1" hidden="0" allowOverlap="1">
                <wp:simplePos x="0" y="0"/>
                <wp:positionH relativeFrom="column">
                  <wp:posOffset>3961129</wp:posOffset>
                </wp:positionH>
                <wp:positionV relativeFrom="paragraph">
                  <wp:posOffset>4277359</wp:posOffset>
                </wp:positionV>
                <wp:extent cx="1753869" cy="1450974"/>
                <wp:effectExtent l="6350" t="6350" r="11430" b="23495"/>
                <wp:wrapNone/>
                <wp:docPr id="327" name="圆角矩形 327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753869" cy="1450974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327" o:spid="_x0000_s332" filled="f" stroked="t" strokeweight="1.0pt" adj="3600" style="position:absolute;margin-left:311.89993pt;margin-top:336.79993pt;width:138.09993pt;height:114.24994pt;z-index:848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850" behindDoc="0" locked="0" layoutInCell="1" hidden="0" allowOverlap="1">
                <wp:simplePos x="0" y="0"/>
                <wp:positionH relativeFrom="column">
                  <wp:posOffset>653415</wp:posOffset>
                </wp:positionH>
                <wp:positionV relativeFrom="paragraph">
                  <wp:posOffset>2802889</wp:posOffset>
                </wp:positionV>
                <wp:extent cx="2103755" cy="1810385"/>
                <wp:effectExtent l="0" t="0" r="10795" b="18415"/>
                <wp:wrapNone/>
                <wp:docPr id="329" name="文本框 329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103755" cy="1810385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333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提交材料：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ind w:left="0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val="en-US" w:eastAsia="zh-CN"/>
                              </w:rPr>
                              <w:t>1、</w:t>
                            </w: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  <w:t>医保电子凭证或有效身份证件或社保卡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  <w:t>2、医院收费票据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  <w:t>3、费用清单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  <w:t>4、诊断证明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329" o:spid="_x0000_s334" fillcolor="#FFFFFF" stroked="f" strokeweight="0.5pt" style="position:absolute;margin-left:51.450005pt;margin-top:220.69992pt;width:165.65pt;height:142.55pt;z-index:850;mso-position-horizontal:absolute;mso-position-vertical:absolute;mso-wrap-style:square;">
                <v:stroke/>
                <v:textbox id="944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提交材料：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ind w:left="0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val="en-US" w:eastAsia="zh-CN"/>
                        </w:rPr>
                        <w:t>1、</w:t>
                      </w: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  <w:t>医保电子凭证或有效身份证件或社保卡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  <w:t>2、医院收费票据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  <w:t>3、费用清单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  <w:t>4、诊断证明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832" behindDoc="0" locked="0" layoutInCell="1" hidden="0" allowOverlap="1">
                <wp:simplePos x="0" y="0"/>
                <wp:positionH relativeFrom="column">
                  <wp:posOffset>-161290</wp:posOffset>
                </wp:positionH>
                <wp:positionV relativeFrom="paragraph">
                  <wp:posOffset>659130</wp:posOffset>
                </wp:positionV>
                <wp:extent cx="1611630" cy="1341755"/>
                <wp:effectExtent l="6350" t="6350" r="20320" b="23495"/>
                <wp:wrapNone/>
                <wp:docPr id="330" name="圆角矩形 330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611630" cy="1341755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330" o:spid="_x0000_s335" filled="f" stroked="t" strokeweight="1.0pt" adj="3600" style="position:absolute;margin-left:-12.700001pt;margin-top:51.9pt;width:126.90001pt;height:105.65pt;z-index:832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868" behindDoc="0" locked="0" layoutInCell="1" hidden="0" allowOverlap="1">
                <wp:simplePos x="0" y="0"/>
                <wp:positionH relativeFrom="column">
                  <wp:posOffset>3185160</wp:posOffset>
                </wp:positionH>
                <wp:positionV relativeFrom="paragraph">
                  <wp:posOffset>5379085</wp:posOffset>
                </wp:positionV>
                <wp:extent cx="666750" cy="571500"/>
                <wp:effectExtent l="0" t="6985" r="19050" b="12064"/>
                <wp:wrapNone/>
                <wp:docPr id="331" name="直接箭头连接符 331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H="1" rot="21600000">
                          <a:off x="0" y="0"/>
                          <a:ext cx="666750" cy="571500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331" o:spid="_x0000_s336" filled="f" stroked="t" strokeweight="1.5pt" style="position:absolute;margin-left:250.80002pt;margin-top:423.55pt;width:52.5pt;height:45.0pt;flip:x;z-index:868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854" behindDoc="0" locked="0" layoutInCell="1" hidden="0" allowOverlap="1">
                <wp:simplePos x="0" y="0"/>
                <wp:positionH relativeFrom="column">
                  <wp:posOffset>1458594</wp:posOffset>
                </wp:positionH>
                <wp:positionV relativeFrom="paragraph">
                  <wp:posOffset>1325244</wp:posOffset>
                </wp:positionV>
                <wp:extent cx="343533" cy="3809"/>
                <wp:effectExtent l="0" t="52705" r="18415" b="57785"/>
                <wp:wrapNone/>
                <wp:docPr id="333" name="直接箭头连接符 333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V="1" rot="21600000">
                          <a:off x="0" y="0"/>
                          <a:ext cx="343533" cy="3809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333" o:spid="_x0000_s337" filled="f" stroked="t" strokeweight="1.5pt" style="position:absolute;margin-left:114.849915pt;margin-top:104.34993pt;width:27.04985pt;height:0.29992676pt;flip:y;z-index:854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856" behindDoc="0" locked="0" layoutInCell="1" hidden="0" allowOverlap="1">
                <wp:simplePos x="0" y="0"/>
                <wp:positionH relativeFrom="column">
                  <wp:posOffset>3535045</wp:posOffset>
                </wp:positionH>
                <wp:positionV relativeFrom="paragraph">
                  <wp:posOffset>1220469</wp:posOffset>
                </wp:positionV>
                <wp:extent cx="343533" cy="3809"/>
                <wp:effectExtent l="0" t="52705" r="18415" b="57785"/>
                <wp:wrapNone/>
                <wp:docPr id="334" name="直接箭头连接符 334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V="1" rot="21600000">
                          <a:off x="0" y="0"/>
                          <a:ext cx="343533" cy="3809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334" o:spid="_x0000_s338" filled="f" stroked="t" strokeweight="1.5pt" style="position:absolute;margin-left:278.35pt;margin-top:96.09993pt;width:27.049866pt;height:0.29992676pt;flip:y;z-index:856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858" behindDoc="0" locked="0" layoutInCell="1" hidden="0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1400174</wp:posOffset>
                </wp:positionV>
                <wp:extent cx="363855" cy="635"/>
                <wp:effectExtent l="0" t="53975" r="17145" b="60325"/>
                <wp:wrapNone/>
                <wp:docPr id="335" name="直接箭头连接符 335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H="1" rot="21600000">
                          <a:off x="0" y="0"/>
                          <a:ext cx="363855" cy="635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335" o:spid="_x0000_s339" filled="f" stroked="t" strokeweight="1.5pt" style="position:absolute;margin-left:276.0pt;margin-top:110.24993pt;width:28.649994pt;height:0.05001068pt;flip:x;z-index:858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842" behindDoc="0" locked="0" layoutInCell="1" hidden="0" allowOverlap="1">
                <wp:simplePos x="0" y="0"/>
                <wp:positionH relativeFrom="column">
                  <wp:posOffset>3985260</wp:posOffset>
                </wp:positionH>
                <wp:positionV relativeFrom="paragraph">
                  <wp:posOffset>2555875</wp:posOffset>
                </wp:positionV>
                <wp:extent cx="1657350" cy="942339"/>
                <wp:effectExtent l="0" t="0" r="0" b="10160"/>
                <wp:wrapNone/>
                <wp:docPr id="336" name="文本框 336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657350" cy="942339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340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eastAsia="zh-CN"/>
                              </w:rPr>
                              <w:t>业务</w:t>
                            </w: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审核：</w:t>
                            </w:r>
                            <w:r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eastAsia="zh-CN"/>
                              </w:rPr>
                              <w:t>材料是否合法合规，是否符合办理条件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336" o:spid="_x0000_s341" fillcolor="#FFFFFF" stroked="f" strokeweight="0.5pt" style="position:absolute;margin-left:313.8pt;margin-top:201.25pt;width:130.50002pt;height:74.19992pt;z-index:842;mso-position-horizontal:absolute;mso-position-vertical:absolute;mso-wrap-style:square;">
                <v:stroke/>
                <v:textbox id="945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eastAsia="zh-CN"/>
                        </w:rPr>
                        <w:t>业务</w:t>
                      </w: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审核：</w:t>
                      </w:r>
                      <w:r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eastAsia="zh-CN"/>
                        </w:rPr>
                        <w:t>材料是否合法合规，是否符合办理条件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844" behindDoc="0" locked="0" layoutInCell="1" hidden="0" allowOverlap="1">
                <wp:simplePos x="0" y="0"/>
                <wp:positionH relativeFrom="column">
                  <wp:posOffset>3942079</wp:posOffset>
                </wp:positionH>
                <wp:positionV relativeFrom="paragraph">
                  <wp:posOffset>2515235</wp:posOffset>
                </wp:positionV>
                <wp:extent cx="1753869" cy="1017905"/>
                <wp:effectExtent l="6350" t="6350" r="11430" b="23495"/>
                <wp:wrapNone/>
                <wp:docPr id="337" name="圆角矩形 337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753869" cy="1017905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337" o:spid="_x0000_s342" filled="f" stroked="t" strokeweight="1.0pt" adj="3600" style="position:absolute;margin-left:310.39993pt;margin-top:198.05pt;width:138.09993pt;height:80.15pt;z-index:844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838" behindDoc="0" locked="0" layoutInCell="1" hidden="0" allowOverlap="1">
                <wp:simplePos x="0" y="0"/>
                <wp:positionH relativeFrom="column">
                  <wp:posOffset>3947160</wp:posOffset>
                </wp:positionH>
                <wp:positionV relativeFrom="paragraph">
                  <wp:posOffset>831850</wp:posOffset>
                </wp:positionV>
                <wp:extent cx="1751330" cy="952500"/>
                <wp:effectExtent l="0" t="0" r="1270" b="0"/>
                <wp:wrapNone/>
                <wp:docPr id="338" name="文本框 338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751330" cy="952500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343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adjustRightInd/>
                              <w:snapToGrid/>
                              <w:spacing w:line="420" w:lineRule="exact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材料不齐全的，一次性告知；</w:t>
                            </w:r>
                            <w:r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eastAsia="zh-CN"/>
                              </w:rPr>
                              <w:t>材料齐全的进行审核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338" o:spid="_x0000_s344" fillcolor="#FFFFFF" stroked="f" strokeweight="0.5pt" style="position:absolute;margin-left:310.8pt;margin-top:65.5pt;width:137.9pt;height:75.0pt;z-index:838;mso-position-horizontal:absolute;mso-position-vertical:absolute;mso-wrap-style:square;">
                <v:stroke/>
                <v:textbox id="946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adjustRightInd/>
                        <w:snapToGrid/>
                        <w:spacing w:line="420" w:lineRule="exact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材料不齐全的，一次性告知；</w:t>
                      </w:r>
                      <w:r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eastAsia="zh-CN"/>
                        </w:rPr>
                        <w:t>材料齐全的进行审核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840" behindDoc="0" locked="0" layoutInCell="1" hidden="0" allowOverlap="1">
                <wp:simplePos x="0" y="0"/>
                <wp:positionH relativeFrom="column">
                  <wp:posOffset>3903979</wp:posOffset>
                </wp:positionH>
                <wp:positionV relativeFrom="paragraph">
                  <wp:posOffset>762634</wp:posOffset>
                </wp:positionV>
                <wp:extent cx="1800859" cy="1017904"/>
                <wp:effectExtent l="6350" t="6350" r="21590" b="23495"/>
                <wp:wrapNone/>
                <wp:docPr id="339" name="圆角矩形 339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800859" cy="1017904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339" o:spid="_x0000_s345" filled="f" stroked="t" strokeweight="1.0pt" adj="3600" style="position:absolute;margin-left:307.39993pt;margin-top:60.049923pt;width:141.79994pt;height:80.149925pt;z-index:840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836" behindDoc="0" locked="0" layoutInCell="1" hidden="0" allowOverlap="1">
                <wp:simplePos x="0" y="0"/>
                <wp:positionH relativeFrom="column">
                  <wp:posOffset>1946910</wp:posOffset>
                </wp:positionH>
                <wp:positionV relativeFrom="paragraph">
                  <wp:posOffset>1146751</wp:posOffset>
                </wp:positionV>
                <wp:extent cx="1400175" cy="789996"/>
                <wp:effectExtent l="0" t="0" r="9525" b="0"/>
                <wp:wrapNone/>
                <wp:docPr id="340" name="文本框 340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400175" cy="789996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346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jc w:val="center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eastAsia="zh-CN"/>
                              </w:rPr>
                              <w:t>业务</w:t>
                            </w: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340" o:spid="_x0000_s347" fillcolor="#FFFFFF" stroked="f" strokeweight="0.5pt" style="position:absolute;margin-left:153.3pt;margin-top:90.29536pt;width:110.25001pt;height:62.204487pt;z-index:836;mso-position-horizontal:absolute;mso-position-vertical:absolute;mso-wrap-style:square;">
                <v:stroke/>
                <v:textbox id="947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jc w:val="center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eastAsia="zh-CN"/>
                        </w:rPr>
                        <w:t>业务</w:t>
                      </w: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受理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834" behindDoc="0" locked="0" layoutInCell="1" hidden="0" allowOverlap="1">
                <wp:simplePos x="0" y="0"/>
                <wp:positionH relativeFrom="column">
                  <wp:posOffset>1875155</wp:posOffset>
                </wp:positionH>
                <wp:positionV relativeFrom="paragraph">
                  <wp:posOffset>695959</wp:posOffset>
                </wp:positionV>
                <wp:extent cx="1611630" cy="1341755"/>
                <wp:effectExtent l="6350" t="6350" r="20320" b="23495"/>
                <wp:wrapNone/>
                <wp:docPr id="341" name="圆角矩形 341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611630" cy="1341755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341" o:spid="_x0000_s348" filled="f" stroked="t" strokeweight="1.0pt" adj="3600" style="position:absolute;margin-left:147.65pt;margin-top:54.799923pt;width:126.90001pt;height:105.65pt;z-index:834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830" behindDoc="0" locked="0" layoutInCell="1" hidden="0" allowOverlap="1">
                <wp:simplePos x="0" y="0"/>
                <wp:positionH relativeFrom="column">
                  <wp:posOffset>-100964</wp:posOffset>
                </wp:positionH>
                <wp:positionV relativeFrom="paragraph">
                  <wp:posOffset>1080076</wp:posOffset>
                </wp:positionV>
                <wp:extent cx="1400175" cy="828096"/>
                <wp:effectExtent l="0" t="0" r="9525" b="0"/>
                <wp:wrapNone/>
                <wp:docPr id="342" name="文本框 342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400175" cy="828096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349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adjustRightInd/>
                              <w:snapToGrid/>
                              <w:spacing w:line="420" w:lineRule="exact"/>
                              <w:jc w:val="center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eastAsia="zh-CN"/>
                              </w:rPr>
                              <w:t>提交申请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342" o:spid="_x0000_s350" fillcolor="#FFFFFF" stroked="f" strokeweight="0.5pt" style="position:absolute;margin-left:-7.9499216pt;margin-top:85.04536pt;width:110.25pt;height:65.20448pt;z-index:830;mso-position-horizontal:absolute;mso-position-vertical:absolute;mso-wrap-style:square;">
                <v:stroke/>
                <v:textbox id="948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adjustRightInd/>
                        <w:snapToGrid/>
                        <w:spacing w:line="420" w:lineRule="exact"/>
                        <w:jc w:val="center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eastAsia="zh-CN"/>
                        </w:rPr>
                        <w:t>提交申请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898" behindDoc="0" locked="0" layoutInCell="1" hidden="0" allowOverlap="1">
                <wp:simplePos x="0" y="0"/>
                <wp:positionH relativeFrom="column">
                  <wp:posOffset>622935</wp:posOffset>
                </wp:positionH>
                <wp:positionV relativeFrom="paragraph">
                  <wp:posOffset>3315972</wp:posOffset>
                </wp:positionV>
                <wp:extent cx="2103755" cy="1914526"/>
                <wp:effectExtent l="0" t="0" r="10795" b="18415"/>
                <wp:wrapNone/>
                <wp:docPr id="350" name="文本框 350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103755" cy="1914526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351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提交材料：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  <w:t>1、医保电子凭证或有效身份证件或社保卡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  <w:t>2、医院收费票据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  <w:t>3、费用清单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  <w:t>4、</w:t>
                            </w:r>
                            <w:r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val="en-US" w:eastAsia="zh-CN"/>
                              </w:rPr>
                              <w:t>诊断证明（门诊）/出院记录（住院）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350" o:spid="_x0000_s352" fillcolor="#FFFFFF" stroked="f" strokeweight="0.5pt" style="position:absolute;margin-left:49.05pt;margin-top:261.10016pt;width:165.65pt;height:150.75009pt;z-index:898;mso-position-horizontal:absolute;mso-position-vertical:absolute;mso-wrap-style:square;">
                <v:stroke/>
                <v:textbox id="949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提交材料：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  <w:t>1、医保电子凭证或有效身份证件或社保卡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  <w:t>2、医院收费票据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  <w:t>3、费用清单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  <w:t>4、</w:t>
                      </w:r>
                      <w:r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val="en-US" w:eastAsia="zh-CN"/>
                        </w:rPr>
                        <w:t>诊断证明（门诊）/出院记录（住院）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888" behindDoc="0" locked="0" layoutInCell="1" hidden="0" allowOverlap="1">
                <wp:simplePos x="0" y="0"/>
                <wp:positionH relativeFrom="column">
                  <wp:posOffset>3961129</wp:posOffset>
                </wp:positionH>
                <wp:positionV relativeFrom="paragraph">
                  <wp:posOffset>4761166</wp:posOffset>
                </wp:positionV>
                <wp:extent cx="1753869" cy="1421822"/>
                <wp:effectExtent l="6350" t="6350" r="11430" b="23495"/>
                <wp:wrapNone/>
                <wp:docPr id="361" name="圆角矩形 361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753869" cy="1421822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361" o:spid="_x0000_s353" filled="f" stroked="t" strokeweight="1.0pt" adj="3600" style="position:absolute;margin-left:311.89993pt;margin-top:374.89496pt;width:138.09993pt;height:111.95455pt;z-index:888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880" behindDoc="0" locked="0" layoutInCell="1" hidden="0" allowOverlap="1">
                <wp:simplePos x="0" y="0"/>
                <wp:positionH relativeFrom="column">
                  <wp:posOffset>3903979</wp:posOffset>
                </wp:positionH>
                <wp:positionV relativeFrom="paragraph">
                  <wp:posOffset>1227455</wp:posOffset>
                </wp:positionV>
                <wp:extent cx="1800859" cy="1017905"/>
                <wp:effectExtent l="6350" t="6350" r="21590" b="23495"/>
                <wp:wrapNone/>
                <wp:docPr id="345" name="圆角矩形 345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800859" cy="1017905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345" o:spid="_x0000_s354" filled="f" stroked="t" strokeweight="1.0pt" adj="3600" style="position:absolute;margin-left:307.39993pt;margin-top:96.65pt;width:141.79994pt;height:80.15pt;z-index:880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876" behindDoc="0" locked="0" layoutInCell="1" hidden="0" allowOverlap="1">
                <wp:simplePos x="0" y="0"/>
                <wp:positionH relativeFrom="column">
                  <wp:posOffset>1946910</wp:posOffset>
                </wp:positionH>
                <wp:positionV relativeFrom="paragraph">
                  <wp:posOffset>1525269</wp:posOffset>
                </wp:positionV>
                <wp:extent cx="1400175" cy="876300"/>
                <wp:effectExtent l="0" t="0" r="9525" b="0"/>
                <wp:wrapNone/>
                <wp:docPr id="346" name="文本框 346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400175" cy="876300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355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jc w:val="center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eastAsia="zh-CN"/>
                              </w:rPr>
                              <w:t>业务</w:t>
                            </w: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346" o:spid="_x0000_s356" fillcolor="#FFFFFF" stroked="f" strokeweight="0.5pt" style="position:absolute;margin-left:153.3pt;margin-top:120.09993pt;width:110.25001pt;height:69.0pt;z-index:876;mso-position-horizontal:absolute;mso-position-vertical:absolute;mso-wrap-style:square;">
                <v:stroke/>
                <v:textbox id="950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jc w:val="center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eastAsia="zh-CN"/>
                        </w:rPr>
                        <w:t>业务</w:t>
                      </w: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受理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874" behindDoc="0" locked="0" layoutInCell="1" hidden="0" allowOverlap="1">
                <wp:simplePos x="0" y="0"/>
                <wp:positionH relativeFrom="column">
                  <wp:posOffset>1875155</wp:posOffset>
                </wp:positionH>
                <wp:positionV relativeFrom="paragraph">
                  <wp:posOffset>1160780</wp:posOffset>
                </wp:positionV>
                <wp:extent cx="1611630" cy="1341755"/>
                <wp:effectExtent l="6350" t="6350" r="20320" b="23495"/>
                <wp:wrapNone/>
                <wp:docPr id="347" name="圆角矩形 347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611630" cy="1341755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347" o:spid="_x0000_s357" filled="f" stroked="t" strokeweight="1.0pt" adj="3600" style="position:absolute;margin-left:147.65pt;margin-top:91.4pt;width:126.90001pt;height:105.65pt;z-index:874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870" behindDoc="0" locked="0" layoutInCell="1" hidden="0" allowOverlap="1">
                <wp:simplePos x="0" y="0"/>
                <wp:positionH relativeFrom="column">
                  <wp:posOffset>-100964</wp:posOffset>
                </wp:positionH>
                <wp:positionV relativeFrom="paragraph">
                  <wp:posOffset>1610994</wp:posOffset>
                </wp:positionV>
                <wp:extent cx="1400175" cy="762000"/>
                <wp:effectExtent l="0" t="0" r="9525" b="0"/>
                <wp:wrapNone/>
                <wp:docPr id="348" name="文本框 348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400175" cy="762000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358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adjustRightInd/>
                              <w:snapToGrid/>
                              <w:spacing w:line="420" w:lineRule="exact"/>
                              <w:jc w:val="center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eastAsia="zh-CN"/>
                              </w:rPr>
                              <w:t>提交申请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348" o:spid="_x0000_s359" fillcolor="#FFFFFF" stroked="f" strokeweight="0.5pt" style="position:absolute;margin-left:-7.9499216pt;margin-top:126.84993pt;width:110.25pt;height:60.0pt;z-index:870;mso-position-horizontal:absolute;mso-position-vertical:absolute;mso-wrap-style:square;">
                <v:stroke/>
                <v:textbox id="951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adjustRightInd/>
                        <w:snapToGrid/>
                        <w:spacing w:line="420" w:lineRule="exact"/>
                        <w:jc w:val="center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eastAsia="zh-CN"/>
                        </w:rPr>
                        <w:t>提交申请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872" behindDoc="0" locked="0" layoutInCell="1" hidden="0" allowOverlap="1">
                <wp:simplePos x="0" y="0"/>
                <wp:positionH relativeFrom="column">
                  <wp:posOffset>-201295</wp:posOffset>
                </wp:positionH>
                <wp:positionV relativeFrom="paragraph">
                  <wp:posOffset>1160780</wp:posOffset>
                </wp:positionV>
                <wp:extent cx="1611630" cy="1341755"/>
                <wp:effectExtent l="6350" t="6350" r="20320" b="23495"/>
                <wp:wrapNone/>
                <wp:docPr id="349" name="圆角矩形 349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611630" cy="1341755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349" o:spid="_x0000_s360" filled="f" stroked="t" strokeweight="1.0pt" adj="3600" style="position:absolute;margin-left:-15.850001pt;margin-top:91.4pt;width:126.90001pt;height:105.65pt;z-index:872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896" behindDoc="0" locked="0" layoutInCell="1" hidden="0" allowOverlap="1">
                <wp:simplePos x="0" y="0"/>
                <wp:positionH relativeFrom="column">
                  <wp:posOffset>135255</wp:posOffset>
                </wp:positionH>
                <wp:positionV relativeFrom="paragraph">
                  <wp:posOffset>2919095</wp:posOffset>
                </wp:positionV>
                <wp:extent cx="3057525" cy="2675255"/>
                <wp:effectExtent l="6350" t="345440" r="22225" b="8255"/>
                <wp:wrapNone/>
                <wp:docPr id="351" name="椭圆形标注 351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H="1" rot="10800000">
                          <a:off x="0" y="0"/>
                          <a:ext cx="3057525" cy="2675255"/>
                        </a:xfrm>
                        <a:prstGeom prst="wedgeEllipseCallout">
                          <a:avLst>
                            <a:gd name="adj1" fmla="val -20814"/>
                            <a:gd name="adj2" fmla="val 62500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 id="361"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63" id="椭圆形标注 351" o:spid="_x0000_s362" filled="f" stroked="t" strokeweight="1.0pt" adj="6304,24300" style="position:absolute;margin-left:10.65pt;margin-top:229.85pt;width:240.75pt;height:210.65002pt;rotation:180.0;flip:x;z-index:896;mso-position-horizontal:absolute;mso-position-vertical:absolute;mso-wrap-style:square;">
                <v:stroke color="#000000"/>
                <v:textbox id="952" inset="2.54mm,1.27mm,2.54mm,1.27mm" o:insetmode="custom" style="layout-flow:horizontal;v-text-anchor:middle;"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900" behindDoc="0" locked="0" layoutInCell="1" hidden="0" allowOverlap="1">
                <wp:simplePos x="0" y="0"/>
                <wp:positionH relativeFrom="column">
                  <wp:posOffset>1468119</wp:posOffset>
                </wp:positionH>
                <wp:positionV relativeFrom="paragraph">
                  <wp:posOffset>1790064</wp:posOffset>
                </wp:positionV>
                <wp:extent cx="343533" cy="3809"/>
                <wp:effectExtent l="0" t="52705" r="18415" b="57785"/>
                <wp:wrapNone/>
                <wp:docPr id="352" name="直接箭头连接符 352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V="1" rot="21600000">
                          <a:off x="0" y="0"/>
                          <a:ext cx="343533" cy="3809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352" o:spid="_x0000_s363" filled="f" stroked="t" strokeweight="1.5pt" style="position:absolute;margin-left:115.599915pt;margin-top:140.94992pt;width:27.04985pt;height:0.29992676pt;flip:y;z-index:900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890" behindDoc="0" locked="0" layoutInCell="1" hidden="0" allowOverlap="1">
                <wp:simplePos x="0" y="0"/>
                <wp:positionH relativeFrom="column">
                  <wp:posOffset>451485</wp:posOffset>
                </wp:positionH>
                <wp:positionV relativeFrom="paragraph">
                  <wp:posOffset>6554469</wp:posOffset>
                </wp:positionV>
                <wp:extent cx="2903855" cy="684529"/>
                <wp:effectExtent l="0" t="0" r="10795" b="1270"/>
                <wp:wrapNone/>
                <wp:docPr id="353" name="文本框 353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903855" cy="684529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364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val="en-US" w:eastAsia="zh-CN"/>
                              </w:rPr>
                              <w:t>结算，拨付医疗费用，不超过20个工作日办结。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353" o:spid="_x0000_s365" fillcolor="#FFFFFF" stroked="f" strokeweight="0.5pt" style="position:absolute;margin-left:35.55pt;margin-top:516.0999pt;width:228.65pt;height:53.899933pt;z-index:890;mso-position-horizontal:absolute;mso-position-vertical:absolute;mso-wrap-style:square;">
                <v:stroke/>
                <v:textbox id="953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val="en-US" w:eastAsia="zh-CN"/>
                        </w:rPr>
                        <w:t>结算，拨付医疗费用，不超过20个工作日办结。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892" behindDoc="0" locked="0" layoutInCell="1" hidden="0" allowOverlap="1">
                <wp:simplePos x="0" y="0"/>
                <wp:positionH relativeFrom="column">
                  <wp:posOffset>284479</wp:posOffset>
                </wp:positionH>
                <wp:positionV relativeFrom="paragraph">
                  <wp:posOffset>6532245</wp:posOffset>
                </wp:positionV>
                <wp:extent cx="3230245" cy="732790"/>
                <wp:effectExtent l="6350" t="6350" r="20955" b="22860"/>
                <wp:wrapNone/>
                <wp:docPr id="354" name="圆角矩形 354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3230245" cy="732790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354" o:spid="_x0000_s366" filled="f" stroked="t" strokeweight="1.0pt" adj="3600" style="position:absolute;margin-left:22.399921pt;margin-top:514.35pt;width:254.35002pt;height:57.700012pt;z-index:892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902" behindDoc="0" locked="0" layoutInCell="1" hidden="0" allowOverlap="1">
                <wp:simplePos x="0" y="0"/>
                <wp:positionH relativeFrom="column">
                  <wp:posOffset>3535045</wp:posOffset>
                </wp:positionH>
                <wp:positionV relativeFrom="paragraph">
                  <wp:posOffset>1685289</wp:posOffset>
                </wp:positionV>
                <wp:extent cx="343533" cy="3809"/>
                <wp:effectExtent l="0" t="52705" r="18415" b="57785"/>
                <wp:wrapNone/>
                <wp:docPr id="355" name="直接箭头连接符 355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V="1" rot="21600000">
                          <a:off x="0" y="0"/>
                          <a:ext cx="343533" cy="3809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355" o:spid="_x0000_s367" filled="f" stroked="t" strokeweight="1.5pt" style="position:absolute;margin-left:278.35pt;margin-top:132.69992pt;width:27.049866pt;height:0.29992676pt;flip:y;z-index:902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904" behindDoc="0" locked="0" layoutInCell="1" hidden="0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1864995</wp:posOffset>
                </wp:positionV>
                <wp:extent cx="363855" cy="634"/>
                <wp:effectExtent l="0" t="53975" r="17145" b="60325"/>
                <wp:wrapNone/>
                <wp:docPr id="356" name="直接箭头连接符 356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H="1" rot="21600000">
                          <a:off x="0" y="0"/>
                          <a:ext cx="363855" cy="635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356" o:spid="_x0000_s368" filled="f" stroked="t" strokeweight="1.5pt" style="position:absolute;margin-left:276.0pt;margin-top:146.85pt;width:28.649994pt;height:0.049987793pt;flip:x;z-index:904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908" behindDoc="0" locked="0" layoutInCell="1" hidden="0" allowOverlap="1">
                <wp:simplePos x="0" y="0"/>
                <wp:positionH relativeFrom="column">
                  <wp:posOffset>4823460</wp:posOffset>
                </wp:positionH>
                <wp:positionV relativeFrom="paragraph">
                  <wp:posOffset>4129404</wp:posOffset>
                </wp:positionV>
                <wp:extent cx="635" cy="577213"/>
                <wp:effectExtent l="53975" t="0" r="60325" b="13335"/>
                <wp:wrapNone/>
                <wp:docPr id="357" name="直接箭头连接符 357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635" cy="577213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357" o:spid="_x0000_s369" filled="f" stroked="t" strokeweight="1.5pt" style="position:absolute;margin-left:379.80002pt;margin-top:325.1499pt;width:0.05001831pt;height:45.44986pt;z-index:908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906" behindDoc="0" locked="0" layoutInCell="1" hidden="0" allowOverlap="1">
                <wp:simplePos x="0" y="0"/>
                <wp:positionH relativeFrom="column">
                  <wp:posOffset>4804410</wp:posOffset>
                </wp:positionH>
                <wp:positionV relativeFrom="paragraph">
                  <wp:posOffset>2414904</wp:posOffset>
                </wp:positionV>
                <wp:extent cx="635" cy="424815"/>
                <wp:effectExtent l="53975" t="0" r="60325" b="13335"/>
                <wp:wrapNone/>
                <wp:docPr id="358" name="直接箭头连接符 358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635" cy="424815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358" o:spid="_x0000_s370" filled="f" stroked="t" strokeweight="1.5pt" style="position:absolute;margin-left:378.30002pt;margin-top:190.14992pt;width:0.05001831pt;height:33.450012pt;z-index:906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894" behindDoc="0" locked="0" layoutInCell="1" hidden="0" allowOverlap="1">
                <wp:simplePos x="0" y="0"/>
                <wp:positionH relativeFrom="column">
                  <wp:posOffset>3185160</wp:posOffset>
                </wp:positionH>
                <wp:positionV relativeFrom="paragraph">
                  <wp:posOffset>5815327</wp:posOffset>
                </wp:positionV>
                <wp:extent cx="666750" cy="571500"/>
                <wp:effectExtent l="0" t="6985" r="19050" b="12064"/>
                <wp:wrapNone/>
                <wp:docPr id="359" name="直接箭头连接符 359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H="1" rot="21600000">
                          <a:off x="0" y="0"/>
                          <a:ext cx="666750" cy="571500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359" o:spid="_x0000_s371" filled="f" stroked="t" strokeweight="1.5pt" style="position:absolute;margin-left:250.80002pt;margin-top:457.8998pt;width:52.5pt;height:45.0pt;flip:x;z-index:894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886" behindDoc="0" locked="0" layoutInCell="1" hidden="0" allowOverlap="1">
                <wp:simplePos x="0" y="0"/>
                <wp:positionH relativeFrom="column">
                  <wp:posOffset>4004310</wp:posOffset>
                </wp:positionH>
                <wp:positionV relativeFrom="paragraph">
                  <wp:posOffset>5011420</wp:posOffset>
                </wp:positionV>
                <wp:extent cx="1657350" cy="1531618"/>
                <wp:effectExtent l="0" t="0" r="0" b="11430"/>
                <wp:wrapNone/>
                <wp:docPr id="360" name="文本框 360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657350" cy="1531618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372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eastAsia="zh-CN"/>
                              </w:rPr>
                              <w:t>不符合的，一次性告知原因；符合的，进行费用审核、复核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360" o:spid="_x0000_s373" fillcolor="#FFFFFF" stroked="f" strokeweight="0.5pt" style="position:absolute;margin-left:315.3pt;margin-top:394.6pt;width:130.50002pt;height:120.59985pt;z-index:886;mso-position-horizontal:absolute;mso-position-vertical:absolute;mso-wrap-style:square;">
                <v:stroke/>
                <v:textbox id="954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eastAsia="zh-CN"/>
                        </w:rPr>
                        <w:t>不符合的，一次性告知原因；符合的，进行费用审核、复核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878" behindDoc="0" locked="0" layoutInCell="1" hidden="0" allowOverlap="1">
                <wp:simplePos x="0" y="0"/>
                <wp:positionH relativeFrom="column">
                  <wp:posOffset>3947160</wp:posOffset>
                </wp:positionH>
                <wp:positionV relativeFrom="paragraph">
                  <wp:posOffset>1296669</wp:posOffset>
                </wp:positionV>
                <wp:extent cx="1751330" cy="952500"/>
                <wp:effectExtent l="0" t="0" r="1270" b="0"/>
                <wp:wrapNone/>
                <wp:docPr id="362" name="文本框 362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751330" cy="952500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374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adjustRightInd/>
                              <w:snapToGrid/>
                              <w:spacing w:line="420" w:lineRule="exact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材料不齐全的，一次性告知；</w:t>
                            </w:r>
                            <w:r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eastAsia="zh-CN"/>
                              </w:rPr>
                              <w:t>材料齐全的进行审核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362" o:spid="_x0000_s375" fillcolor="#FFFFFF" stroked="f" strokeweight="0.5pt" style="position:absolute;margin-left:310.8pt;margin-top:102.09993pt;width:137.9pt;height:75.0pt;z-index:878;mso-position-horizontal:absolute;mso-position-vertical:absolute;mso-wrap-style:square;">
                <v:stroke/>
                <v:textbox id="955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adjustRightInd/>
                        <w:snapToGrid/>
                        <w:spacing w:line="420" w:lineRule="exact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材料不齐全的，一次性告知；</w:t>
                      </w:r>
                      <w:r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eastAsia="zh-CN"/>
                        </w:rPr>
                        <w:t>材料齐全的进行审核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882" behindDoc="0" locked="0" layoutInCell="1" hidden="0" allowOverlap="1">
                <wp:simplePos x="0" y="0"/>
                <wp:positionH relativeFrom="column">
                  <wp:posOffset>3985260</wp:posOffset>
                </wp:positionH>
                <wp:positionV relativeFrom="paragraph">
                  <wp:posOffset>3020695</wp:posOffset>
                </wp:positionV>
                <wp:extent cx="1657350" cy="942340"/>
                <wp:effectExtent l="0" t="0" r="0" b="10160"/>
                <wp:wrapNone/>
                <wp:docPr id="363" name="文本框 363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657350" cy="942340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376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eastAsia="zh-CN"/>
                              </w:rPr>
                              <w:t>业务</w:t>
                            </w: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审核：</w:t>
                            </w:r>
                            <w:r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eastAsia="zh-CN"/>
                              </w:rPr>
                              <w:t>材料是否合法合规，是否符合办理条件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363" o:spid="_x0000_s377" fillcolor="#FFFFFF" stroked="f" strokeweight="0.5pt" style="position:absolute;margin-left:313.8pt;margin-top:237.85002pt;width:130.50002pt;height:74.20001pt;z-index:882;mso-position-horizontal:absolute;mso-position-vertical:absolute;mso-wrap-style:square;">
                <v:stroke/>
                <v:textbox id="956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eastAsia="zh-CN"/>
                        </w:rPr>
                        <w:t>业务</w:t>
                      </w: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审核：</w:t>
                      </w:r>
                      <w:r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eastAsia="zh-CN"/>
                        </w:rPr>
                        <w:t>材料是否合法合规，是否符合办理条件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884" behindDoc="0" locked="0" layoutInCell="1" hidden="0" allowOverlap="1">
                <wp:simplePos x="0" y="0"/>
                <wp:positionH relativeFrom="column">
                  <wp:posOffset>3942079</wp:posOffset>
                </wp:positionH>
                <wp:positionV relativeFrom="paragraph">
                  <wp:posOffset>2980055</wp:posOffset>
                </wp:positionV>
                <wp:extent cx="1753869" cy="1017905"/>
                <wp:effectExtent l="6350" t="6350" r="11430" b="23495"/>
                <wp:wrapNone/>
                <wp:docPr id="364" name="圆角矩形 364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753869" cy="1017905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364" o:spid="_x0000_s378" filled="f" stroked="t" strokeweight="1.0pt" adj="3600" style="position:absolute;margin-left:310.39993pt;margin-top:234.65pt;width:138.09993pt;height:80.15pt;z-index:884;mso-position-horizontal:absolute;mso-position-vertical:absolute;">
                <v:stroke color="#000000"/>
              </v:shape>
            </w:pict>
          </mc:Fallback>
        </mc:AlternateContent>
      </w:r>
      <w:r>
        <w:rPr>
          <w:rFonts w:ascii="方正黑体简体" w:eastAsia="方正黑体简体" w:cs="方正黑体简体" w:hAnsi="方正黑体简体" w:hint="eastAsia"/>
          <w:color w:val="000000"/>
          <w:sz w:val="44"/>
          <w:szCs w:val="44"/>
          <w:lang w:eastAsia="zh-CN"/>
        </w:rPr>
        <w:t>生</w:t>
      </w:r>
      <w:r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  <w:t>育（计划生育）医疗费支付流程图</w:t>
      </w:r>
    </w:p>
    <w:p>
      <w:pPr>
        <w:jc w:val="center"/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  <w:sectPr>
          <w:pgSz w:w="11906" w:h="16838"/>
          <w:pgMar w:top="2098" w:right="1474" w:bottom="1984" w:left="1587" w:header="851" w:footer="992" w:gutter="0"/>
          <w:cols w:num="1" w:space="425"/>
          <w:docGrid w:type="lines" w:linePitch="312" w:charSpace="0"/>
        </w:sectPr>
      </w:pPr>
    </w:p>
    <w:p>
      <w:pPr>
        <w:jc w:val="center"/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</w:pPr>
      <w:r>
        <w:rPr>
          <w:rFonts w:ascii="方正黑体简体" w:eastAsia="方正黑体简体" w:cs="方正黑体简体" w:hAnsi="方正黑体简体" w:hint="eastAsia"/>
          <w:color w:val="000000"/>
          <w:sz w:val="44"/>
          <w:szCs w:val="44"/>
          <w:lang w:eastAsia="zh-CN"/>
        </w:rPr>
        <w:t>生</w:t>
      </w:r>
      <w:r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  <w:t>育津贴支付流程图</w:t>
      </w:r>
    </w:p>
    <w:p>
      <w:pPr>
        <w:jc w:val="center"/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  <w:sectPr>
          <w:pgSz w:w="11906" w:h="16838"/>
          <w:pgMar w:top="2098" w:right="1474" w:bottom="1984" w:left="1587" w:header="851" w:footer="992" w:gutter="0"/>
          <w:cols w:num="1" w:space="425"/>
          <w:docGrid w:type="lines" w:linePitch="312" w:charSpace="0"/>
        </w:sect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922" behindDoc="0" locked="0" layoutInCell="1" hidden="0" allowOverlap="1">
                <wp:simplePos x="0" y="0"/>
                <wp:positionH relativeFrom="column">
                  <wp:posOffset>3966210</wp:posOffset>
                </wp:positionH>
                <wp:positionV relativeFrom="paragraph">
                  <wp:posOffset>2464435</wp:posOffset>
                </wp:positionV>
                <wp:extent cx="1751328" cy="914400"/>
                <wp:effectExtent l="0" t="0" r="1270" b="0"/>
                <wp:wrapNone/>
                <wp:docPr id="394" name="文本框 394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751328" cy="914400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379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adjustRightInd/>
                              <w:snapToGrid/>
                              <w:spacing w:line="420" w:lineRule="exact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eastAsia="zh-CN"/>
                              </w:rPr>
                              <w:t>业务</w:t>
                            </w: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审核：</w:t>
                            </w:r>
                            <w:r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eastAsia="zh-CN"/>
                              </w:rPr>
                              <w:t>材料是否合法合规，是否符合办理条件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394" o:spid="_x0000_s380" fillcolor="#FFFFFF" stroked="f" strokeweight="0.5pt" style="position:absolute;margin-left:312.3pt;margin-top:194.05pt;width:137.89986pt;height:72.0pt;z-index:922;mso-position-horizontal:absolute;mso-position-vertical:absolute;mso-wrap-style:square;">
                <v:stroke/>
                <v:textbox id="957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adjustRightInd/>
                        <w:snapToGrid/>
                        <w:spacing w:line="420" w:lineRule="exact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</w:rPr>
                      </w:pPr>
                      <w:r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eastAsia="zh-CN"/>
                        </w:rPr>
                        <w:t>业务</w:t>
                      </w: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审核：</w:t>
                      </w:r>
                      <w:r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eastAsia="zh-CN"/>
                        </w:rPr>
                        <w:t>材料是否合法合规，是否符合办理条件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936" behindDoc="0" locked="0" layoutInCell="1" hidden="0" allowOverlap="1">
                <wp:simplePos x="0" y="0"/>
                <wp:positionH relativeFrom="column">
                  <wp:posOffset>537210</wp:posOffset>
                </wp:positionH>
                <wp:positionV relativeFrom="paragraph">
                  <wp:posOffset>2797810</wp:posOffset>
                </wp:positionV>
                <wp:extent cx="2103755" cy="1380486"/>
                <wp:effectExtent l="0" t="0" r="10795" b="17779"/>
                <wp:wrapNone/>
                <wp:docPr id="388" name="文本框 388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103755" cy="1380486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381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提交材料：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ind w:left="0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  <w:t>医保电子凭证或有效身份证件或社保卡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  <w:t>2、</w:t>
                            </w:r>
                            <w:r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val="en-US" w:eastAsia="zh-CN"/>
                              </w:rPr>
                              <w:t>诊断证明（门诊）/出院记录（住院）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388" o:spid="_x0000_s382" fillcolor="#FFFFFF" stroked="f" strokeweight="0.5pt" style="position:absolute;margin-left:42.3pt;margin-top:220.3pt;width:165.65pt;height:108.69969pt;z-index:936;mso-position-horizontal:absolute;mso-position-vertical:absolute;mso-wrap-style:square;">
                <v:stroke/>
                <v:textbox id="958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提交材料：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ind w:left="0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val="en-US" w:eastAsia="zh-CN"/>
                        </w:rPr>
                        <w:t>1.</w:t>
                      </w: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  <w:t>医保电子凭证或有效身份证件或社保卡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  <w:t>2、</w:t>
                      </w:r>
                      <w:r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val="en-US" w:eastAsia="zh-CN"/>
                        </w:rPr>
                        <w:t>诊断证明（门诊）/出院记录（住院）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944" behindDoc="0" locked="0" layoutInCell="1" hidden="0" allowOverlap="1">
                <wp:simplePos x="0" y="0"/>
                <wp:positionH relativeFrom="column">
                  <wp:posOffset>3338829</wp:posOffset>
                </wp:positionH>
                <wp:positionV relativeFrom="paragraph">
                  <wp:posOffset>5535295</wp:posOffset>
                </wp:positionV>
                <wp:extent cx="699134" cy="342265"/>
                <wp:effectExtent l="0" t="8255" r="5715" b="11430"/>
                <wp:wrapNone/>
                <wp:docPr id="385" name="直接箭头连接符 385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H="1" rot="21600000">
                          <a:off x="0" y="0"/>
                          <a:ext cx="699134" cy="342265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385" o:spid="_x0000_s383" filled="f" stroked="t" strokeweight="1.5pt" style="position:absolute;margin-left:262.89993pt;margin-top:435.85pt;width:55.049927pt;height:26.950012pt;flip:x;z-index:944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930" behindDoc="0" locked="0" layoutInCell="1" hidden="0" allowOverlap="1">
                <wp:simplePos x="0" y="0"/>
                <wp:positionH relativeFrom="column">
                  <wp:posOffset>846455</wp:posOffset>
                </wp:positionH>
                <wp:positionV relativeFrom="paragraph">
                  <wp:posOffset>6061075</wp:posOffset>
                </wp:positionV>
                <wp:extent cx="2750185" cy="684530"/>
                <wp:effectExtent l="0" t="0" r="12064" b="1270"/>
                <wp:wrapNone/>
                <wp:docPr id="391" name="文本框 391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750185" cy="684530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384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val="en-US" w:eastAsia="zh-CN"/>
                              </w:rPr>
                              <w:t>结算，拨付医疗费用，不超过10个工作日办结。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391" o:spid="_x0000_s385" fillcolor="#FFFFFF" stroked="f" strokeweight="0.5pt" style="position:absolute;margin-left:66.65pt;margin-top:477.25003pt;width:216.55pt;height:53.900024pt;z-index:930;mso-position-horizontal:absolute;mso-position-vertical:absolute;mso-wrap-style:square;">
                <v:stroke/>
                <v:textbox id="959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val="en-US" w:eastAsia="zh-CN"/>
                        </w:rPr>
                        <w:t>结算，拨付医疗费用，不超过10个工作日办结。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932" behindDoc="0" locked="0" layoutInCell="1" hidden="0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6038850</wp:posOffset>
                </wp:positionV>
                <wp:extent cx="3059430" cy="732790"/>
                <wp:effectExtent l="6350" t="6350" r="20320" b="22860"/>
                <wp:wrapNone/>
                <wp:docPr id="390" name="圆角矩形 390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3059430" cy="732790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390" o:spid="_x0000_s386" filled="f" stroked="t" strokeweight="1.0pt" adj="3600" style="position:absolute;margin-left:54.0pt;margin-top:475.5pt;width:240.90001pt;height:57.700012pt;z-index:932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918" behindDoc="0" locked="0" layoutInCell="1" hidden="0" allowOverlap="1">
                <wp:simplePos x="0" y="0"/>
                <wp:positionH relativeFrom="column">
                  <wp:posOffset>3947160</wp:posOffset>
                </wp:positionH>
                <wp:positionV relativeFrom="paragraph">
                  <wp:posOffset>683260</wp:posOffset>
                </wp:positionV>
                <wp:extent cx="1751330" cy="952500"/>
                <wp:effectExtent l="0" t="0" r="1270" b="0"/>
                <wp:wrapNone/>
                <wp:docPr id="396" name="文本框 396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751330" cy="952500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387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adjustRightInd/>
                              <w:snapToGrid/>
                              <w:spacing w:line="420" w:lineRule="exact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材料不齐全的，一次性告知；</w:t>
                            </w:r>
                            <w:r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eastAsia="zh-CN"/>
                              </w:rPr>
                              <w:t>材料齐全的进行审核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396" o:spid="_x0000_s388" fillcolor="#FFFFFF" stroked="f" strokeweight="0.5pt" style="position:absolute;margin-left:310.8pt;margin-top:53.800003pt;width:137.9pt;height:75.0pt;z-index:918;mso-position-horizontal:absolute;mso-position-vertical:absolute;mso-wrap-style:square;">
                <v:stroke/>
                <v:textbox id="960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adjustRightInd/>
                        <w:snapToGrid/>
                        <w:spacing w:line="420" w:lineRule="exact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材料不齐全的，一次性告知；</w:t>
                      </w:r>
                      <w:r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eastAsia="zh-CN"/>
                        </w:rPr>
                        <w:t>材料齐全的进行审核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920" behindDoc="0" locked="0" layoutInCell="1" hidden="0" allowOverlap="1">
                <wp:simplePos x="0" y="0"/>
                <wp:positionH relativeFrom="column">
                  <wp:posOffset>3903979</wp:posOffset>
                </wp:positionH>
                <wp:positionV relativeFrom="paragraph">
                  <wp:posOffset>614045</wp:posOffset>
                </wp:positionV>
                <wp:extent cx="1800859" cy="1017905"/>
                <wp:effectExtent l="6350" t="6350" r="21590" b="23495"/>
                <wp:wrapNone/>
                <wp:docPr id="397" name="圆角矩形 397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800859" cy="1017905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397" o:spid="_x0000_s389" filled="f" stroked="t" strokeweight="1.0pt" adj="3600" style="position:absolute;margin-left:307.39993pt;margin-top:48.35pt;width:141.79994pt;height:80.15pt;z-index:920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910" behindDoc="0" locked="0" layoutInCell="1" hidden="0" allowOverlap="1">
                <wp:simplePos x="0" y="0"/>
                <wp:positionH relativeFrom="column">
                  <wp:posOffset>-100964</wp:posOffset>
                </wp:positionH>
                <wp:positionV relativeFrom="paragraph">
                  <wp:posOffset>892809</wp:posOffset>
                </wp:positionV>
                <wp:extent cx="1400175" cy="838200"/>
                <wp:effectExtent l="0" t="0" r="9525" b="0"/>
                <wp:wrapNone/>
                <wp:docPr id="398" name="文本框 398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400175" cy="838200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390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adjustRightInd/>
                              <w:snapToGrid/>
                              <w:spacing w:line="420" w:lineRule="exact"/>
                              <w:jc w:val="center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eastAsia="zh-CN"/>
                              </w:rPr>
                              <w:t>提交申请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398" o:spid="_x0000_s391" fillcolor="#FFFFFF" stroked="f" strokeweight="0.5pt" style="position:absolute;margin-left:-7.9499216pt;margin-top:70.29992pt;width:110.25pt;height:66.0pt;z-index:910;mso-position-horizontal:absolute;mso-position-vertical:absolute;mso-wrap-style:square;">
                <v:stroke/>
                <v:textbox id="961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adjustRightInd/>
                        <w:snapToGrid/>
                        <w:spacing w:line="420" w:lineRule="exact"/>
                        <w:jc w:val="center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eastAsia="zh-CN"/>
                        </w:rPr>
                        <w:t>提交申请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916" behindDoc="0" locked="0" layoutInCell="1" hidden="0" allowOverlap="1">
                <wp:simplePos x="0" y="0"/>
                <wp:positionH relativeFrom="column">
                  <wp:posOffset>1946910</wp:posOffset>
                </wp:positionH>
                <wp:positionV relativeFrom="paragraph">
                  <wp:posOffset>1007110</wp:posOffset>
                </wp:positionV>
                <wp:extent cx="1400175" cy="752475"/>
                <wp:effectExtent l="0" t="0" r="9525" b="0"/>
                <wp:wrapNone/>
                <wp:docPr id="399" name="文本框 399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400175" cy="752475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392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jc w:val="center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eastAsia="zh-CN"/>
                              </w:rPr>
                              <w:t>业务</w:t>
                            </w: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399" o:spid="_x0000_s393" fillcolor="#FFFFFF" stroked="f" strokeweight="0.5pt" style="position:absolute;margin-left:153.3pt;margin-top:79.3pt;width:110.25001pt;height:59.25pt;z-index:916;mso-position-horizontal:absolute;mso-position-vertical:absolute;mso-wrap-style:square;">
                <v:stroke/>
                <v:textbox id="962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jc w:val="center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eastAsia="zh-CN"/>
                        </w:rPr>
                        <w:t>业务</w:t>
                      </w: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受理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914" behindDoc="0" locked="0" layoutInCell="1" hidden="0" allowOverlap="1">
                <wp:simplePos x="0" y="0"/>
                <wp:positionH relativeFrom="column">
                  <wp:posOffset>1875155</wp:posOffset>
                </wp:positionH>
                <wp:positionV relativeFrom="paragraph">
                  <wp:posOffset>518795</wp:posOffset>
                </wp:positionV>
                <wp:extent cx="1611630" cy="1341755"/>
                <wp:effectExtent l="6350" t="6350" r="20320" b="23495"/>
                <wp:wrapNone/>
                <wp:docPr id="400" name="圆角矩形 400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611630" cy="1341755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400" o:spid="_x0000_s394" filled="f" stroked="t" strokeweight="1.0pt" adj="3600" style="position:absolute;margin-left:147.65pt;margin-top:40.85pt;width:126.90001pt;height:105.65pt;z-index:914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912" behindDoc="0" locked="0" layoutInCell="1" hidden="0" allowOverlap="1">
                <wp:simplePos x="0" y="0"/>
                <wp:positionH relativeFrom="column">
                  <wp:posOffset>-201295</wp:posOffset>
                </wp:positionH>
                <wp:positionV relativeFrom="paragraph">
                  <wp:posOffset>518795</wp:posOffset>
                </wp:positionV>
                <wp:extent cx="1611630" cy="1341755"/>
                <wp:effectExtent l="6350" t="6350" r="20320" b="23495"/>
                <wp:wrapNone/>
                <wp:docPr id="401" name="圆角矩形 401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611630" cy="1341755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401" o:spid="_x0000_s395" filled="f" stroked="t" strokeweight="1.0pt" adj="3600" style="position:absolute;margin-left:-15.850001pt;margin-top:40.85pt;width:126.90001pt;height:105.65pt;z-index:912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938" behindDoc="0" locked="0" layoutInCell="1" hidden="0" allowOverlap="1">
                <wp:simplePos x="0" y="0"/>
                <wp:positionH relativeFrom="column">
                  <wp:posOffset>1468119</wp:posOffset>
                </wp:positionH>
                <wp:positionV relativeFrom="paragraph">
                  <wp:posOffset>1148079</wp:posOffset>
                </wp:positionV>
                <wp:extent cx="343533" cy="3807"/>
                <wp:effectExtent l="0" t="52705" r="18415" b="57785"/>
                <wp:wrapNone/>
                <wp:docPr id="402" name="直接箭头连接符 402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V="1" rot="21600000">
                          <a:off x="0" y="0"/>
                          <a:ext cx="343533" cy="3807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402" o:spid="_x0000_s396" filled="f" stroked="t" strokeweight="1.5pt" style="position:absolute;margin-left:115.599915pt;margin-top:90.399925pt;width:27.04985pt;height:0.2998352pt;flip:y;z-index:938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940" behindDoc="0" locked="0" layoutInCell="1" hidden="0" allowOverlap="1">
                <wp:simplePos x="0" y="0"/>
                <wp:positionH relativeFrom="column">
                  <wp:posOffset>3535045</wp:posOffset>
                </wp:positionH>
                <wp:positionV relativeFrom="paragraph">
                  <wp:posOffset>1043304</wp:posOffset>
                </wp:positionV>
                <wp:extent cx="343533" cy="3807"/>
                <wp:effectExtent l="0" t="52705" r="18415" b="57785"/>
                <wp:wrapNone/>
                <wp:docPr id="403" name="直接箭头连接符 403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V="1" rot="21600000">
                          <a:off x="0" y="0"/>
                          <a:ext cx="343533" cy="3807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403" o:spid="_x0000_s397" filled="f" stroked="t" strokeweight="1.5pt" style="position:absolute;margin-left:278.35pt;margin-top:82.149925pt;width:27.049866pt;height:0.2998352pt;flip:y;z-index:940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942" behindDoc="0" locked="0" layoutInCell="1" hidden="0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1223009</wp:posOffset>
                </wp:positionV>
                <wp:extent cx="363855" cy="634"/>
                <wp:effectExtent l="0" t="53975" r="17145" b="60325"/>
                <wp:wrapNone/>
                <wp:docPr id="404" name="直接箭头连接符 404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H="1" rot="21600000">
                          <a:off x="0" y="0"/>
                          <a:ext cx="363855" cy="635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404" o:spid="_x0000_s398" filled="f" stroked="t" strokeweight="1.5pt" style="position:absolute;margin-left:276.0pt;margin-top:96.29993pt;width:28.649994pt;height:0.049987793pt;flip:x;z-index:942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948" behindDoc="0" locked="0" layoutInCell="1" hidden="0" allowOverlap="1">
                <wp:simplePos x="0" y="0"/>
                <wp:positionH relativeFrom="column">
                  <wp:posOffset>4823460</wp:posOffset>
                </wp:positionH>
                <wp:positionV relativeFrom="paragraph">
                  <wp:posOffset>3658870</wp:posOffset>
                </wp:positionV>
                <wp:extent cx="635" cy="577213"/>
                <wp:effectExtent l="53975" t="0" r="60325" b="13335"/>
                <wp:wrapNone/>
                <wp:docPr id="387" name="直接箭头连接符 387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635" cy="577213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387" o:spid="_x0000_s399" filled="f" stroked="t" strokeweight="1.5pt" style="position:absolute;margin-left:379.80002pt;margin-top:288.1pt;width:0.05001831pt;height:45.44986pt;z-index:948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946" behindDoc="0" locked="0" layoutInCell="1" hidden="0" allowOverlap="1">
                <wp:simplePos x="0" y="0"/>
                <wp:positionH relativeFrom="column">
                  <wp:posOffset>4813935</wp:posOffset>
                </wp:positionH>
                <wp:positionV relativeFrom="paragraph">
                  <wp:posOffset>1915795</wp:posOffset>
                </wp:positionV>
                <wp:extent cx="635" cy="424815"/>
                <wp:effectExtent l="53975" t="0" r="60325" b="13335"/>
                <wp:wrapNone/>
                <wp:docPr id="386" name="直接箭头连接符 386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635" cy="424815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386" o:spid="_x0000_s400" filled="f" stroked="t" strokeweight="1.5pt" style="position:absolute;margin-left:379.05002pt;margin-top:150.85002pt;width:0.05001831pt;height:33.449997pt;z-index:946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934" behindDoc="0" locked="0" layoutInCell="1" hidden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2437764</wp:posOffset>
                </wp:positionV>
                <wp:extent cx="3057525" cy="2189479"/>
                <wp:effectExtent l="6350" t="283845" r="22225" b="22225"/>
                <wp:wrapNone/>
                <wp:docPr id="389" name="椭圆形标注 389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H="1" rot="10800000">
                          <a:off x="0" y="0"/>
                          <a:ext cx="3057525" cy="2189479"/>
                        </a:xfrm>
                        <a:prstGeom prst="wedgeEllipseCallout">
                          <a:avLst>
                            <a:gd name="adj1" fmla="val -20814"/>
                            <a:gd name="adj2" fmla="val 62500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 id="401"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63" id="椭圆形标注 389" o:spid="_x0000_s402" filled="f" stroked="t" strokeweight="1.0pt" adj="6304,24300" style="position:absolute;margin-left:0.0pt;margin-top:191.94992pt;width:240.75pt;height:172.39993pt;rotation:180.0;flip:x;z-index:934;mso-position-horizontal:absolute;mso-position-vertical:absolute;mso-wrap-style:square;">
                <v:stroke color="#000000"/>
                <v:textbox id="963" inset="2.54mm,1.27mm,2.54mm,1.27mm" o:insetmode="custom" style="layout-flow:horizontal;v-text-anchor:middle;"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928" behindDoc="0" locked="0" layoutInCell="1" hidden="0" allowOverlap="1">
                <wp:simplePos x="0" y="0"/>
                <wp:positionH relativeFrom="column">
                  <wp:posOffset>3456304</wp:posOffset>
                </wp:positionH>
                <wp:positionV relativeFrom="paragraph">
                  <wp:posOffset>4413885</wp:posOffset>
                </wp:positionV>
                <wp:extent cx="2343784" cy="980439"/>
                <wp:effectExtent l="6350" t="6350" r="12064" b="22860"/>
                <wp:wrapNone/>
                <wp:docPr id="392" name="圆角矩形 392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343784" cy="980439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392" o:spid="_x0000_s403" filled="f" stroked="t" strokeweight="1.0pt" adj="3600" style="position:absolute;margin-left:272.14993pt;margin-top:347.55pt;width:184.54994pt;height:77.19994pt;z-index:928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926" behindDoc="0" locked="0" layoutInCell="1" hidden="0" allowOverlap="1">
                <wp:simplePos x="0" y="0"/>
                <wp:positionH relativeFrom="column">
                  <wp:posOffset>3509645</wp:posOffset>
                </wp:positionH>
                <wp:positionV relativeFrom="paragraph">
                  <wp:posOffset>4426585</wp:posOffset>
                </wp:positionV>
                <wp:extent cx="2226945" cy="971550"/>
                <wp:effectExtent l="0" t="0" r="1905" b="0"/>
                <wp:wrapNone/>
                <wp:docPr id="393" name="文本框 393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226945" cy="971550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404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adjustRightInd/>
                              <w:snapToGrid/>
                              <w:spacing w:line="420" w:lineRule="exact"/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eastAsia="zh-CN"/>
                              </w:rPr>
                              <w:t>不符合的，一次性告知原因；符合的，进行费用审核、复核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adjustRightInd/>
                              <w:snapToGrid/>
                              <w:spacing w:line="420" w:lineRule="exact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393" o:spid="_x0000_s405" fillcolor="#FFFFFF" stroked="f" strokeweight="0.5pt" style="position:absolute;margin-left:276.35pt;margin-top:348.55pt;width:175.35004pt;height:76.5pt;z-index:926;mso-position-horizontal:absolute;mso-position-vertical:absolute;mso-wrap-style:square;">
                <v:stroke/>
                <v:textbox id="964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adjustRightInd/>
                        <w:snapToGrid/>
                        <w:spacing w:line="420" w:lineRule="exact"/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eastAsia="zh-CN"/>
                        </w:rPr>
                        <w:t>不符合的，一次性告知原因；符合的，进行费用审核、复核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adjustRightInd/>
                        <w:snapToGrid/>
                        <w:spacing w:line="420" w:lineRule="exact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924" behindDoc="0" locked="0" layoutInCell="1" hidden="0" allowOverlap="1">
                <wp:simplePos x="0" y="0"/>
                <wp:positionH relativeFrom="column">
                  <wp:posOffset>3945255</wp:posOffset>
                </wp:positionH>
                <wp:positionV relativeFrom="paragraph">
                  <wp:posOffset>2388204</wp:posOffset>
                </wp:positionV>
                <wp:extent cx="1788157" cy="1043971"/>
                <wp:effectExtent l="6350" t="6350" r="21590" b="13335"/>
                <wp:wrapNone/>
                <wp:docPr id="395" name="圆角矩形 395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788157" cy="1043971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395" o:spid="_x0000_s406" filled="f" stroked="t" strokeweight="1.0pt" adj="3600" style="position:absolute;margin-left:310.65pt;margin-top:188.04756pt;width:140.79977pt;height:82.20244pt;z-index:924;mso-position-horizontal:absolute;mso-position-vertical:absolute;">
                <v:stroke color="#000000"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jc w:val="center"/>
        <w:textAlignment w:val="auto"/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</w:pPr>
      <w:r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  <w:t>符合资助条件的救助对象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jc w:val="center"/>
        <w:textAlignment w:val="auto"/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</w:pPr>
      <w:r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  <w:t>参加城乡居民基本医疗保险个人缴费补贴流程图</w:t>
      </w:r>
    </w:p>
    <w:p>
      <w:pPr>
        <w:jc w:val="center"/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  <w:sectPr>
          <w:pgSz w:w="11906" w:h="16838"/>
          <w:pgMar w:top="2098" w:right="1474" w:bottom="1984" w:left="1587" w:header="851" w:footer="992" w:gutter="0"/>
          <w:cols w:num="1" w:space="425"/>
          <w:docGrid w:type="lines" w:linePitch="312" w:charSpace="0"/>
        </w:sect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1004" behindDoc="0" locked="0" layoutInCell="1" hidden="0" allowOverlap="1">
                <wp:simplePos x="0" y="0"/>
                <wp:positionH relativeFrom="column">
                  <wp:posOffset>3018155</wp:posOffset>
                </wp:positionH>
                <wp:positionV relativeFrom="paragraph">
                  <wp:posOffset>4738370</wp:posOffset>
                </wp:positionV>
                <wp:extent cx="635" cy="424814"/>
                <wp:effectExtent l="53975" t="0" r="60325" b="13335"/>
                <wp:wrapNone/>
                <wp:docPr id="405" name="直接箭头连接符 405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635" cy="424814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405" o:spid="_x0000_s407" filled="f" stroked="t" strokeweight="1.5pt" style="position:absolute;margin-left:237.65002pt;margin-top:373.1pt;width:0.049987793pt;height:33.44998pt;z-index:1004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970" behindDoc="0" locked="0" layoutInCell="1" hidden="0" allowOverlap="1">
                <wp:simplePos x="0" y="0"/>
                <wp:positionH relativeFrom="column">
                  <wp:posOffset>-170815</wp:posOffset>
                </wp:positionH>
                <wp:positionV relativeFrom="paragraph">
                  <wp:posOffset>1524000</wp:posOffset>
                </wp:positionV>
                <wp:extent cx="1456690" cy="2153920"/>
                <wp:wrapNone/>
                <wp:docPr id="413" name="文本框 413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456690" cy="2153920"/>
                        </a:xfrm>
                        <a:prstGeom prst="rect"/>
                        <a:noFill/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408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提交材料：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  <w:t>1、救助对象身份证明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  <w:t>2、个人缴纳基本医保参保费用有效凭证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413" o:spid="_x0000_s409" filled="f" stroked="f" strokeweight="0.5pt" style="position:absolute;margin-left:-13.450001pt;margin-top:120.0pt;width:114.7pt;height:169.60002pt;z-index:970;mso-position-horizontal:absolute;mso-position-vertical:absolute;mso-wrap-style:square;">
                <v:stroke/>
                <v:textbox id="965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提交材料：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  <w:t>1、救助对象身份证明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  <w:t>2、个人缴纳基本医保参保费用有效凭证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968" behindDoc="0" locked="0" layoutInCell="1" hidden="0" allowOverlap="1">
                <wp:simplePos x="0" y="0"/>
                <wp:positionH relativeFrom="column">
                  <wp:posOffset>1812925</wp:posOffset>
                </wp:positionH>
                <wp:positionV relativeFrom="paragraph">
                  <wp:posOffset>5227320</wp:posOffset>
                </wp:positionV>
                <wp:extent cx="2440305" cy="541655"/>
                <wp:effectExtent l="6350" t="6350" r="10795" b="23495"/>
                <wp:wrapNone/>
                <wp:docPr id="414" name="圆角矩形 414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440305" cy="541655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414" o:spid="_x0000_s410" filled="f" stroked="t" strokeweight="1.0pt" adj="3600" style="position:absolute;margin-left:142.75pt;margin-top:411.60004pt;width:192.15001pt;height:42.650024pt;z-index:968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966" behindDoc="0" locked="0" layoutInCell="1" hidden="0" allowOverlap="1">
                <wp:simplePos x="0" y="0"/>
                <wp:positionH relativeFrom="column">
                  <wp:posOffset>2104389</wp:posOffset>
                </wp:positionH>
                <wp:positionV relativeFrom="paragraph">
                  <wp:posOffset>5306059</wp:posOffset>
                </wp:positionV>
                <wp:extent cx="1885950" cy="410209"/>
                <wp:effectExtent l="0" t="0" r="0" b="8889"/>
                <wp:wrapNone/>
                <wp:docPr id="415" name="文本框 415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885950" cy="410209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411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拨付到医保财政专户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415" o:spid="_x0000_s412" fillcolor="#FFFFFF" stroked="f" strokeweight="0.5pt" style="position:absolute;margin-left:165.69992pt;margin-top:417.79993pt;width:148.5pt;height:32.299942pt;z-index:966;mso-position-horizontal:absolute;mso-position-vertical:absolute;mso-wrap-style:square;">
                <v:stroke/>
                <v:textbox id="966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拨付到医保财政专户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964" behindDoc="0" locked="0" layoutInCell="1" hidden="0" allowOverlap="1">
                <wp:simplePos x="0" y="0"/>
                <wp:positionH relativeFrom="column">
                  <wp:posOffset>2212975</wp:posOffset>
                </wp:positionH>
                <wp:positionV relativeFrom="paragraph">
                  <wp:posOffset>4141470</wp:posOffset>
                </wp:positionV>
                <wp:extent cx="1488439" cy="494030"/>
                <wp:effectExtent l="6350" t="6350" r="10160" b="13970"/>
                <wp:wrapNone/>
                <wp:docPr id="416" name="圆角矩形 416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488439" cy="494030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416" o:spid="_x0000_s413" filled="f" stroked="t" strokeweight="1.0pt" adj="3600" style="position:absolute;margin-left:174.25pt;margin-top:326.1pt;width:117.19993pt;height:38.9pt;z-index:964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962" behindDoc="0" locked="0" layoutInCell="1" hidden="0" allowOverlap="1">
                <wp:simplePos x="0" y="0"/>
                <wp:positionH relativeFrom="column">
                  <wp:posOffset>2303780</wp:posOffset>
                </wp:positionH>
                <wp:positionV relativeFrom="paragraph">
                  <wp:posOffset>4191634</wp:posOffset>
                </wp:positionV>
                <wp:extent cx="1325244" cy="419100"/>
                <wp:effectExtent l="0" t="0" r="8255" b="0"/>
                <wp:wrapNone/>
                <wp:docPr id="417" name="文本框 417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325244" cy="419100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414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财政部门审核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417" o:spid="_x0000_s415" fillcolor="#FFFFFF" stroked="f" strokeweight="0.5pt" style="position:absolute;margin-left:181.4pt;margin-top:330.04993pt;width:104.34993pt;height:33.0pt;z-index:962;mso-position-horizontal:absolute;mso-position-vertical:absolute;mso-wrap-style:square;">
                <v:stroke/>
                <v:textbox id="967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财政部门审核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958" behindDoc="0" locked="0" layoutInCell="1" hidden="0" allowOverlap="1">
                <wp:simplePos x="0" y="0"/>
                <wp:positionH relativeFrom="column">
                  <wp:posOffset>2018664</wp:posOffset>
                </wp:positionH>
                <wp:positionV relativeFrom="paragraph">
                  <wp:posOffset>2981960</wp:posOffset>
                </wp:positionV>
                <wp:extent cx="1885950" cy="410210"/>
                <wp:effectExtent l="0" t="0" r="0" b="8889"/>
                <wp:wrapNone/>
                <wp:docPr id="418" name="文本框 418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885950" cy="410210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416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向财政部门申请资助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418" o:spid="_x0000_s417" fillcolor="#FFFFFF" stroked="f" strokeweight="0.5pt" style="position:absolute;margin-left:158.94992pt;margin-top:234.8pt;width:148.5pt;height:32.30001pt;z-index:958;mso-position-horizontal:absolute;mso-position-vertical:absolute;mso-wrap-style:square;">
                <v:stroke/>
                <v:textbox id="968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向财政部门申请资助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960" behindDoc="0" locked="0" layoutInCell="1" hidden="0" allowOverlap="1">
                <wp:simplePos x="0" y="0"/>
                <wp:positionH relativeFrom="column">
                  <wp:posOffset>1727200</wp:posOffset>
                </wp:positionH>
                <wp:positionV relativeFrom="paragraph">
                  <wp:posOffset>2903220</wp:posOffset>
                </wp:positionV>
                <wp:extent cx="2440305" cy="541655"/>
                <wp:effectExtent l="6350" t="6350" r="10795" b="23495"/>
                <wp:wrapNone/>
                <wp:docPr id="419" name="圆角矩形 419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440305" cy="541655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419" o:spid="_x0000_s418" filled="f" stroked="t" strokeweight="1.0pt" adj="3600" style="position:absolute;margin-left:136.0pt;margin-top:228.6pt;width:192.15001pt;height:42.65pt;z-index:960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956" behindDoc="0" locked="0" layoutInCell="1" hidden="0" allowOverlap="1">
                <wp:simplePos x="0" y="0"/>
                <wp:positionH relativeFrom="column">
                  <wp:posOffset>1717675</wp:posOffset>
                </wp:positionH>
                <wp:positionV relativeFrom="paragraph">
                  <wp:posOffset>1684020</wp:posOffset>
                </wp:positionV>
                <wp:extent cx="2440305" cy="541655"/>
                <wp:effectExtent l="6350" t="6350" r="10795" b="23495"/>
                <wp:wrapNone/>
                <wp:docPr id="420" name="圆角矩形 420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440305" cy="541655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420" o:spid="_x0000_s419" filled="f" stroked="t" strokeweight="1.0pt" adj="3600" style="position:absolute;margin-left:135.25pt;margin-top:132.6pt;width:192.15001pt;height:42.65pt;z-index:956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954" behindDoc="0" locked="0" layoutInCell="1" hidden="0" allowOverlap="1">
                <wp:simplePos x="0" y="0"/>
                <wp:positionH relativeFrom="column">
                  <wp:posOffset>2141855</wp:posOffset>
                </wp:positionH>
                <wp:positionV relativeFrom="paragraph">
                  <wp:posOffset>1753235</wp:posOffset>
                </wp:positionV>
                <wp:extent cx="1553210" cy="419100"/>
                <wp:effectExtent l="0" t="0" r="8889" b="0"/>
                <wp:wrapNone/>
                <wp:docPr id="421" name="文本框 421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553210" cy="419100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420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医保局经办机构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421" o:spid="_x0000_s421" fillcolor="#FFFFFF" stroked="f" strokeweight="0.5pt" style="position:absolute;margin-left:168.65pt;margin-top:138.05pt;width:122.30001pt;height:33.0pt;z-index:954;mso-position-horizontal:absolute;mso-position-vertical:absolute;mso-wrap-style:square;">
                <v:stroke/>
                <v:textbox id="969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医保局经办机构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950" behindDoc="0" locked="0" layoutInCell="1" hidden="0" allowOverlap="1">
                <wp:simplePos x="0" y="0"/>
                <wp:positionH relativeFrom="column">
                  <wp:posOffset>1798955</wp:posOffset>
                </wp:positionH>
                <wp:positionV relativeFrom="paragraph">
                  <wp:posOffset>514984</wp:posOffset>
                </wp:positionV>
                <wp:extent cx="2152650" cy="457200"/>
                <wp:wrapNone/>
                <wp:docPr id="422" name="文本框 422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152650" cy="457200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422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符合救助条件的救助对象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422" o:spid="_x0000_s423" fillcolor="#FFFFFF" stroked="f" strokeweight="0.5pt" style="position:absolute;margin-left:141.65pt;margin-top:40.549923pt;width:169.5pt;height:36.0pt;z-index:950;mso-position-horizontal:absolute;mso-position-vertical:absolute;mso-wrap-style:square;">
                <v:stroke/>
                <v:textbox id="970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符合救助条件的救助对象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972" behindDoc="0" locked="0" layoutInCell="1" hidden="0" allowOverlap="1">
                <wp:simplePos x="0" y="0"/>
                <wp:positionH relativeFrom="column">
                  <wp:posOffset>-403225</wp:posOffset>
                </wp:positionH>
                <wp:positionV relativeFrom="paragraph">
                  <wp:posOffset>1061719</wp:posOffset>
                </wp:positionV>
                <wp:extent cx="1830070" cy="2788285"/>
                <wp:effectExtent l="6350" t="196850" r="144780" b="24765"/>
                <wp:wrapNone/>
                <wp:docPr id="412" name="椭圆形标注 412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H="1" rot="10800000">
                          <a:off x="0" y="0"/>
                          <a:ext cx="1830070" cy="2788285"/>
                        </a:xfrm>
                        <a:prstGeom prst="wedgeEllipseCallout">
                          <a:avLst>
                            <a:gd name="adj1" fmla="val 56300"/>
                            <a:gd name="adj2" fmla="val 56384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 id="424">
                        <w:txbxContent>
                          <w:p>
                            <w:pPr>
                              <w:jc w:val="both"/>
                            </w:pPr>
                          </w:p>
                        </w:txbxContent>
                      </wps:txbx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63" id="椭圆形标注 412" o:spid="_x0000_s425" filled="f" stroked="t" strokeweight="1.0pt" adj="22961,22979" style="position:absolute;margin-left:-31.750002pt;margin-top:83.59992pt;width:144.10002pt;height:219.55pt;rotation:180.0;flip:x;z-index:972;mso-position-horizontal:absolute;mso-position-vertical:absolute;mso-wrap-style:square;">
                <v:stroke color="#000000"/>
                <v:textbox id="971" inset="2.54mm,1.27mm,2.54mm,1.27mm" o:insetmode="custom" style="layout-flow:horizontal;v-text-anchor:middle;">
                  <w:txbxContent>
                    <w:p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984" behindDoc="0" locked="0" layoutInCell="1" hidden="0" allowOverlap="1">
                <wp:simplePos x="0" y="0"/>
                <wp:positionH relativeFrom="column">
                  <wp:posOffset>2999105</wp:posOffset>
                </wp:positionH>
                <wp:positionV relativeFrom="paragraph">
                  <wp:posOffset>3585845</wp:posOffset>
                </wp:positionV>
                <wp:extent cx="635" cy="424813"/>
                <wp:effectExtent l="53975" t="0" r="60325" b="13335"/>
                <wp:wrapNone/>
                <wp:docPr id="406" name="直接箭头连接符 406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635" cy="424813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406" o:spid="_x0000_s426" filled="f" stroked="t" strokeweight="1.5pt" style="position:absolute;margin-left:236.15002pt;margin-top:282.35pt;width:0.049987793pt;height:33.44986pt;z-index:984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982" behindDoc="0" locked="0" layoutInCell="1" hidden="0" allowOverlap="1">
                <wp:simplePos x="0" y="0"/>
                <wp:positionH relativeFrom="column">
                  <wp:posOffset>2989580</wp:posOffset>
                </wp:positionH>
                <wp:positionV relativeFrom="paragraph">
                  <wp:posOffset>2357120</wp:posOffset>
                </wp:positionV>
                <wp:extent cx="635" cy="424813"/>
                <wp:effectExtent l="53975" t="0" r="60325" b="13335"/>
                <wp:wrapNone/>
                <wp:docPr id="407" name="直接箭头连接符 407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635" cy="424813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407" o:spid="_x0000_s427" filled="f" stroked="t" strokeweight="1.5pt" style="position:absolute;margin-left:235.40002pt;margin-top:185.60002pt;width:0.049987793pt;height:33.449844pt;z-index:982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980" behindDoc="0" locked="0" layoutInCell="1" hidden="0" allowOverlap="1">
                <wp:simplePos x="0" y="0"/>
                <wp:positionH relativeFrom="column">
                  <wp:posOffset>2989580</wp:posOffset>
                </wp:positionH>
                <wp:positionV relativeFrom="paragraph">
                  <wp:posOffset>1099820</wp:posOffset>
                </wp:positionV>
                <wp:extent cx="635" cy="424815"/>
                <wp:effectExtent l="53975" t="0" r="60325" b="13335"/>
                <wp:wrapNone/>
                <wp:docPr id="408" name="直接箭头连接符 408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635" cy="424815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408" o:spid="_x0000_s428" filled="f" stroked="t" strokeweight="1.5pt" style="position:absolute;margin-left:235.40002pt;margin-top:86.600006pt;width:0.049987793pt;height:33.450005pt;z-index:980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978" behindDoc="0" locked="0" layoutInCell="1" hidden="0" allowOverlap="1">
                <wp:simplePos x="0" y="0"/>
                <wp:positionH relativeFrom="column">
                  <wp:posOffset>4229734</wp:posOffset>
                </wp:positionH>
                <wp:positionV relativeFrom="paragraph">
                  <wp:posOffset>2291715</wp:posOffset>
                </wp:positionV>
                <wp:extent cx="381000" cy="400050"/>
                <wp:effectExtent l="6985" t="6350" r="12064" b="12700"/>
                <wp:wrapNone/>
                <wp:docPr id="409" name="直接箭头连接符 409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381000" cy="400050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409" o:spid="_x0000_s429" filled="f" stroked="t" strokeweight="1.5pt" style="position:absolute;margin-left:333.04993pt;margin-top:180.45pt;width:30.0pt;height:31.5pt;z-index:978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976" behindDoc="0" locked="0" layoutInCell="1" hidden="0" allowOverlap="1">
                <wp:simplePos x="0" y="0"/>
                <wp:positionH relativeFrom="column">
                  <wp:posOffset>4479925</wp:posOffset>
                </wp:positionH>
                <wp:positionV relativeFrom="paragraph">
                  <wp:posOffset>2788920</wp:posOffset>
                </wp:positionV>
                <wp:extent cx="1430018" cy="2541270"/>
                <wp:effectExtent l="6350" t="6350" r="11430" b="24129"/>
                <wp:wrapNone/>
                <wp:docPr id="410" name="圆角矩形 410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430018" cy="2541270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410" o:spid="_x0000_s430" filled="f" stroked="t" strokeweight="1.0pt" adj="3600" style="position:absolute;margin-left:352.75pt;margin-top:219.6pt;width:112.59986pt;height:200.1pt;z-index:976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974" behindDoc="0" locked="0" layoutInCell="1" hidden="0" allowOverlap="1">
                <wp:simplePos x="0" y="0"/>
                <wp:positionH relativeFrom="column">
                  <wp:posOffset>4523104</wp:posOffset>
                </wp:positionH>
                <wp:positionV relativeFrom="paragraph">
                  <wp:posOffset>2915285</wp:posOffset>
                </wp:positionV>
                <wp:extent cx="1314450" cy="2197735"/>
                <wp:effectExtent l="0" t="0" r="0" b="12064"/>
                <wp:wrapNone/>
                <wp:docPr id="411" name="文本框 411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314450" cy="2197735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431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  <w:t>在医保信息系统进行参保到账并进行身份标识（如果是新参保人员，先录入个人信息再进行参保、标识）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411" o:spid="_x0000_s432" fillcolor="#FFFFFF" stroked="f" strokeweight="0.5pt" style="position:absolute;margin-left:356.14993pt;margin-top:229.55pt;width:103.5pt;height:173.05002pt;z-index:974;mso-position-horizontal:absolute;mso-position-vertical:absolute;mso-wrap-style:square;">
                <v:stroke/>
                <v:textbox id="972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  <w:t>在医保信息系统进行参保到账并进行身份标识（如果是新参保人员，先录入个人信息再进行参保、标识）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952" behindDoc="0" locked="0" layoutInCell="1" hidden="0" allowOverlap="1">
                <wp:simplePos x="0" y="0"/>
                <wp:positionH relativeFrom="column">
                  <wp:posOffset>1684020</wp:posOffset>
                </wp:positionH>
                <wp:positionV relativeFrom="paragraph">
                  <wp:posOffset>445770</wp:posOffset>
                </wp:positionV>
                <wp:extent cx="2440305" cy="541655"/>
                <wp:effectExtent l="6350" t="6350" r="10795" b="23495"/>
                <wp:wrapNone/>
                <wp:docPr id="423" name="圆角矩形 423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440305" cy="541655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423" o:spid="_x0000_s433" filled="f" stroked="t" strokeweight="1.0pt" adj="3600" style="position:absolute;margin-left:132.6pt;margin-top:35.1pt;width:192.15001pt;height:42.65pt;z-index:952;mso-position-horizontal:absolute;mso-position-vertical:absolute;">
                <v:stroke color="#000000"/>
              </v:shape>
            </w:pict>
          </mc:Fallback>
        </mc:AlternateContent>
      </w:r>
    </w:p>
    <w:p>
      <w:pPr>
        <w:jc w:val="center"/>
        <w:rPr>
          <w:rFonts w:ascii="方正黑体简体" w:eastAsia="方正黑体简体" w:cs="方正黑体简体" w:hAnsi="方正黑体简体" w:hint="eastAsia"/>
          <w:color w:val="FF0000"/>
          <w:sz w:val="44"/>
          <w:szCs w:val="44"/>
        </w:rPr>
      </w:pPr>
      <w:r>
        <w:rPr>
          <w:rFonts w:ascii="方正黑体简体" w:eastAsia="方正黑体简体" w:cs="方正黑体简体" w:hAnsi="方正黑体简体"/>
          <w:sz w:val="44"/>
          <w:szCs w:val="44"/>
        </w:rPr>
        <w:t>门诊慢特病病种认定</w:t>
      </w:r>
      <w:r>
        <w:rPr>
          <w:rFonts w:ascii="方正黑体简体" w:eastAsia="方正黑体简体" w:cs="方正黑体简体" w:hAnsi="方正黑体简体" w:hint="eastAsia"/>
          <w:sz w:val="44"/>
          <w:szCs w:val="44"/>
        </w:rPr>
        <w:t>流程图</w:t>
      </w:r>
    </w:p>
    <w:p/>
    <w:p/>
    <w:p/>
    <w:p>
      <w:r>
        <mc:AlternateContent>
          <mc:Choice Requires="wps">
            <w:drawing>
              <wp:anchor distT="0" distB="0" distL="85725" distR="85725" simplePos="0" relativeHeight="1074" behindDoc="0" locked="0" layoutInCell="1" hidden="0" allowOverlap="1">
                <wp:simplePos x="0" y="0"/>
                <wp:positionH relativeFrom="column">
                  <wp:posOffset>3028950</wp:posOffset>
                </wp:positionH>
                <wp:positionV relativeFrom="paragraph">
                  <wp:posOffset>2194559</wp:posOffset>
                </wp:positionV>
                <wp:extent cx="1162050" cy="1238250"/>
                <wp:wrapNone/>
                <wp:docPr id="615" name="矩形 30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162050" cy="1238250"/>
                        </a:xfrm>
                        <a:prstGeom prst="rect"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 id="434"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复审合格的，申报人可在认定平台查询认定结果。</w:t>
                            </w:r>
                          </w:p>
                        </w:txbxContent>
                      </wps:txbx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矩形 30" o:spid="_x0000_s435" fillcolor="#FFFFFF" stroked="t" strokeweight="1.0pt" style="position:absolute;margin-left:238.5pt;margin-top:172.79997pt;width:91.5pt;height:97.5pt;z-index:1074;mso-position-horizontal:absolute;mso-position-vertical:absolute;mso-wrap-distance-left:6.75pt;mso-wrap-distance-right:6.75pt;mso-wrap-style:square;">
                <v:stroke color="#000000"/>
                <v:textbox id="1006" inset="2.54mm,1.27mm,2.54mm,1.27mm" o:insetmode="custom" style="layout-flow:horizontal;v-text-anchor:middle;"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lang w:eastAsia="zh-CN"/>
                        </w:rPr>
                        <w:t>复审合格的，申报人可在认定平台查询认定结果。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inline distT="0" distB="0" distL="114300" distR="114300">
                <wp:extent cx="5793105" cy="5480027"/>
                <wp:docPr id="595" name="组合 595"/>
                <wp:cNvGraphicFramePr>
                  <a:graphicFrameLocks noChangeAspect="0"/>
                </wp:cNvGraphicFramePr>
                <a:graphic>
                  <a:graphicData uri="http://schemas.microsoft.com/office/word/2010/wordprocessingGroup">
                    <wpg:wgp>
                      <wpg:cNvPr id="436" name="组合 436"/>
                      <wpg:cNvGrpSpPr/>
                      <wpg:grpSpPr>
                        <a:xfrm rot="0">
                          <a:off x="0" y="0"/>
                          <a:ext cx="5793105" cy="5480027"/>
                          <a:chOff x="0" y="0"/>
                          <a:chExt cx="5793105" cy="5480027"/>
                        </a:xfrm>
                        <a:prstGeom prst="rect"/>
                        <a:solidFill>
                          <a:srgbClr val="FFFFFF"/>
                        </a:solidFill>
                        <a:ln w="9525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g:grpSpPr>
                      <wps:wsp>
                        <wps:cNvPr id="437" name="文本框 2 5 437"/>
                        <wps:cNvSpPr/>
                        <wps:spPr>
                          <a:xfrm rot="0">
                            <a:off x="0" y="0"/>
                            <a:ext cx="748716" cy="1933449"/>
                          </a:xfrm>
                          <a:prstGeom prst="rect"/>
                          <a:solidFill>
                            <a:srgbClr val="FFFFFF"/>
                          </a:solidFill>
                          <a:ln w="6350" cmpd="sng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txbx id="438">
                          <w:txbxContent>
                            <w:p>
                              <w:r>
                                <w:rPr>
                                  <w:rFonts w:hint="eastAsia"/>
                                  <w:vertAlign w:val="baseline"/>
                                  <w:lang w:eastAsia="zh-CN"/>
                                </w:rPr>
                                <w:t>乐亭县参保的职工或居民，且所患疾病符合门诊慢病政策范围内病种。</w:t>
                              </w:r>
                            </w:p>
                          </w:txbxContent>
                        </wps:txbx>
                        <wps:bodyPr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9" name="文本框 3 7 439"/>
                        <wps:cNvSpPr/>
                        <wps:spPr>
                          <a:xfrm rot="0">
                            <a:off x="1699902" y="343238"/>
                            <a:ext cx="690633" cy="1531404"/>
                          </a:xfrm>
                          <a:prstGeom prst="rect"/>
                          <a:solidFill>
                            <a:srgbClr val="FFFFFF"/>
                          </a:solidFill>
                          <a:ln w="6350" cmpd="sng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txbx id="440">
                          <w:txbxContent>
                            <w:p>
                              <w:pPr>
                                <w:rPr>
                                  <w:rFonts w:eastAsia="宋体"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在河北省智慧医保平台申报，按要求上传申报材料</w:t>
                              </w:r>
                            </w:p>
                          </w:txbxContent>
                        </wps:txbx>
                        <wps:bodyPr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1" name="文本框 4 9 441"/>
                        <wps:cNvSpPr/>
                        <wps:spPr>
                          <a:xfrm flipV="1" rot="21600000">
                            <a:off x="3579801" y="115591"/>
                            <a:ext cx="710116" cy="1668584"/>
                          </a:xfrm>
                          <a:prstGeom prst="rect"/>
                          <a:solidFill>
                            <a:srgbClr val="FFFFFF"/>
                          </a:solidFill>
                          <a:ln w="6350" cmpd="sng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txbx id="442">
                          <w:txbxContent>
                            <w:p>
                              <w:pPr>
                                <w:rPr>
                                  <w:rFonts w:eastAsia="宋体"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将纸质病历及社保卡复印件交至选定的医疗机构</w:t>
                              </w:r>
                            </w:p>
                          </w:txbxContent>
                        </wps:txbx>
                        <wps:bodyPr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3" name="文本框 5 11 443"/>
                        <wps:cNvSpPr/>
                        <wps:spPr>
                          <a:xfrm rot="0">
                            <a:off x="4713948" y="265899"/>
                            <a:ext cx="894157" cy="1083531"/>
                          </a:xfrm>
                          <a:prstGeom prst="rect"/>
                          <a:solidFill>
                            <a:srgbClr val="FFFFFF"/>
                          </a:solidFill>
                          <a:ln w="6350" cmpd="sng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txbx id="444">
                          <w:txbxContent>
                            <w:p>
                              <w:pPr>
                                <w:rPr>
                                  <w:rFonts w:eastAsia="宋体"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医疗机构根据文件要求在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3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个工作日内进行初审</w:t>
                              </w:r>
                            </w:p>
                          </w:txbxContent>
                        </wps:txbx>
                        <wps:bodyPr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5" name="直接箭头连接符 6 13 445"/>
                        <wps:cNvSpPr/>
                        <wps:spPr>
                          <a:xfrm flipV="1" rot="21600000">
                            <a:off x="748716" y="956776"/>
                            <a:ext cx="951185" cy="10357"/>
                          </a:xfrm>
                          <a:prstGeom prst="straightConnector1"/>
                          <a:noFill/>
                          <a:ln w="28575" cmpd="sng" cap="flat">
                            <a:solidFill>
                              <a:srgbClr val="000000"/>
                            </a:solidFill>
                            <a:prstDash val="solid"/>
                            <a:miter/>
                            <a:tailEnd type="triangle" w="med" len="med"/>
                          </a:ln>
                        </wps:spPr>
                        <wps:bodyPr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6" name="直接箭头连接符 7 14 446"/>
                        <wps:cNvSpPr/>
                        <wps:spPr>
                          <a:xfrm rot="0">
                            <a:off x="2408580" y="956776"/>
                            <a:ext cx="1209592" cy="11048"/>
                          </a:xfrm>
                          <a:prstGeom prst="straightConnector1"/>
                          <a:noFill/>
                          <a:ln w="28575" cmpd="sng" cap="flat">
                            <a:solidFill>
                              <a:srgbClr val="000000"/>
                            </a:solidFill>
                            <a:prstDash val="solid"/>
                            <a:miter/>
                            <a:tailEnd type="triangle" w="med" len="med"/>
                          </a:ln>
                        </wps:spPr>
                        <wps:bodyPr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7" name="直接箭头连接符 8 15 447"/>
                        <wps:cNvSpPr/>
                        <wps:spPr>
                          <a:xfrm flipV="1" rot="21600000">
                            <a:off x="4288309" y="956776"/>
                            <a:ext cx="425639" cy="11048"/>
                          </a:xfrm>
                          <a:prstGeom prst="straightConnector1"/>
                          <a:noFill/>
                          <a:ln w="28575" cmpd="sng" cap="flat">
                            <a:solidFill>
                              <a:srgbClr val="000000"/>
                            </a:solidFill>
                            <a:prstDash val="solid"/>
                            <a:miter/>
                            <a:tailEnd type="triangle" w="med" len="med"/>
                          </a:ln>
                        </wps:spPr>
                        <wps:bodyPr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8" name="文本框 9 16 448"/>
                        <wps:cNvSpPr/>
                        <wps:spPr>
                          <a:xfrm rot="0">
                            <a:off x="4952905" y="1956409"/>
                            <a:ext cx="804718" cy="1749139"/>
                          </a:xfrm>
                          <a:prstGeom prst="rect"/>
                          <a:solidFill>
                            <a:srgbClr val="FFFFFF"/>
                          </a:solidFill>
                          <a:ln w="6350" cmpd="sng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txbx id="449">
                          <w:txbxContent>
                            <w:p>
                              <w:pPr>
                                <w:rPr>
                                  <w:rFonts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初审合格的，认定平台交付给复审医师，复审医师在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7个工作日内进行复审。</w:t>
                              </w:r>
                            </w:p>
                          </w:txbxContent>
                        </wps:txbx>
                        <wps:bodyPr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0" name="文本框 10 18 450"/>
                        <wps:cNvSpPr/>
                        <wps:spPr>
                          <a:xfrm rot="0">
                            <a:off x="4952905" y="3989341"/>
                            <a:ext cx="840199" cy="1447527"/>
                          </a:xfrm>
                          <a:prstGeom prst="rect"/>
                          <a:solidFill>
                            <a:srgbClr val="FFFFFF"/>
                          </a:solidFill>
                          <a:ln w="6350" cmpd="sng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txbx id="451">
                          <w:txbxContent>
                            <w:p>
                              <w:pPr>
                                <w:rPr>
                                  <w:rFonts w:eastAsia="宋体"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初审不合格的，由初审医师填写不合格理由，或需要补充的具体材料。</w:t>
                              </w:r>
                            </w:p>
                          </w:txbxContent>
                        </wps:txbx>
                        <wps:bodyPr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2" name="文本框 12 20 452"/>
                        <wps:cNvSpPr/>
                        <wps:spPr>
                          <a:xfrm rot="0">
                            <a:off x="1491780" y="2077943"/>
                            <a:ext cx="917281" cy="1667408"/>
                          </a:xfrm>
                          <a:prstGeom prst="rect"/>
                          <a:solidFill>
                            <a:srgbClr val="FFFFFF"/>
                          </a:solidFill>
                          <a:ln w="6350" cmpd="sng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txbx id="453">
                          <w:txbxContent>
                            <w:p>
                              <w:pPr>
                                <w:rPr>
                                  <w:rFonts w:eastAsia="宋体"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复审合格后，申报人即可享受门诊慢（特）病待遇，省内可直接结算报销。</w:t>
                              </w:r>
                            </w:p>
                          </w:txbxContent>
                        </wps:txbx>
                        <wps:bodyPr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4" name="肘形连接符 14 22 454"/>
                        <wps:cNvSpPr/>
                        <wps:spPr>
                          <a:xfrm rot="0">
                            <a:off x="5608107" y="956776"/>
                            <a:ext cx="169579" cy="1845189"/>
                          </a:xfrm>
                          <a:prstGeom prst="bentConnector3">
                            <a:avLst>
                              <a:gd name="adj1" fmla="val 213634"/>
                            </a:avLst>
                          </a:prstGeom>
                          <a:noFill/>
                          <a:ln w="28575" cmpd="sng" cap="flat">
                            <a:solidFill>
                              <a:srgbClr val="000000"/>
                            </a:solidFill>
                            <a:prstDash val="solid"/>
                            <a:miter/>
                            <a:tailEnd type="triangle" w="med" len="med"/>
                          </a:ln>
                        </wps:spPr>
                        <wps:bodyPr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5" name="文本框 15 23 455"/>
                        <wps:cNvSpPr/>
                        <wps:spPr>
                          <a:xfrm rot="0">
                            <a:off x="2940930" y="3956882"/>
                            <a:ext cx="1079274" cy="1523144"/>
                          </a:xfrm>
                          <a:prstGeom prst="rect"/>
                          <a:solidFill>
                            <a:srgbClr val="FFFFFF"/>
                          </a:solidFill>
                          <a:ln w="6350" cmpd="sng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txbx id="456">
                          <w:txbxContent>
                            <w:p>
                              <w:pPr>
                                <w:rPr>
                                  <w:rFonts w:eastAsia="宋体"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申报人通过认定平台可查询具体需要补充的材料，准备完整后继续上传申报。</w:t>
                              </w:r>
                            </w:p>
                          </w:txbxContent>
                        </wps:txbx>
                        <wps:bodyPr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7" name="肘形连接符 19 25 457"/>
                        <wps:cNvSpPr/>
                        <wps:spPr>
                          <a:xfrm rot="0">
                            <a:off x="5608107" y="956776"/>
                            <a:ext cx="184996" cy="3756759"/>
                          </a:xfrm>
                          <a:prstGeom prst="bentConnector3">
                            <a:avLst>
                              <a:gd name="adj1" fmla="val 204166"/>
                            </a:avLst>
                          </a:prstGeom>
                          <a:noFill/>
                          <a:ln w="28575" cmpd="sng" cap="flat">
                            <a:solidFill>
                              <a:srgbClr val="000000"/>
                            </a:solidFill>
                            <a:prstDash val="solid"/>
                            <a:miter/>
                            <a:tailEnd type="triangle" w="med" len="med"/>
                          </a:ln>
                        </wps:spPr>
                        <wps:bodyPr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8" name="直接箭头连接符 23 26 458"/>
                        <wps:cNvSpPr/>
                        <wps:spPr>
                          <a:xfrm flipH="1" rot="21600000">
                            <a:off x="4004790" y="2801967"/>
                            <a:ext cx="948114" cy="16228"/>
                          </a:xfrm>
                          <a:prstGeom prst="straightConnector1"/>
                          <a:noFill/>
                          <a:ln w="28575" cmpd="sng" cap="flat">
                            <a:solidFill>
                              <a:srgbClr val="000000"/>
                            </a:solidFill>
                            <a:prstDash val="solid"/>
                            <a:miter/>
                            <a:tailEnd type="triangle" w="med" len="med"/>
                          </a:ln>
                        </wps:spPr>
                        <wps:bodyPr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9" name="直接箭头连接符 24 27 459"/>
                        <wps:cNvSpPr/>
                        <wps:spPr>
                          <a:xfrm flipH="1" flipV="1" rot="0">
                            <a:off x="2409061" y="2835112"/>
                            <a:ext cx="655321" cy="5177"/>
                          </a:xfrm>
                          <a:prstGeom prst="straightConnector1"/>
                          <a:noFill/>
                          <a:ln w="28575" cmpd="sng" cap="flat">
                            <a:solidFill>
                              <a:srgbClr val="000000"/>
                            </a:solidFill>
                            <a:prstDash val="solid"/>
                            <a:miter/>
                            <a:tailEnd type="triangle" w="med" len="med"/>
                          </a:ln>
                        </wps:spPr>
                        <wps:bodyPr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0" name="直接箭头连接符 25 28 460"/>
                        <wps:cNvSpPr/>
                        <wps:spPr>
                          <a:xfrm flipH="1" rot="21600000">
                            <a:off x="4020207" y="4713535"/>
                            <a:ext cx="932697" cy="4833"/>
                          </a:xfrm>
                          <a:prstGeom prst="straightConnector1"/>
                          <a:noFill/>
                          <a:ln w="28575" cmpd="sng" cap="flat">
                            <a:solidFill>
                              <a:srgbClr val="000000"/>
                            </a:solidFill>
                            <a:prstDash val="solid"/>
                            <a:miter/>
                            <a:tailEnd type="triangle" w="med" len="med"/>
                          </a:ln>
                        </wps:spPr>
                        <wps:bodyPr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1" name="文本框 26 29 461"/>
                        <wps:cNvSpPr/>
                        <wps:spPr>
                          <a:xfrm rot="0">
                            <a:off x="805745" y="564941"/>
                            <a:ext cx="809366" cy="307933"/>
                          </a:xfrm>
                          <a:prstGeom prst="rect"/>
                          <a:solidFill>
                            <a:srgbClr val="FFFFFF"/>
                          </a:solidFill>
                          <a:ln w="6350" cmpd="sng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txbx id="462">
                          <w:txbxContent>
                            <w:p>
                              <w:pPr>
                                <w:rPr>
                                  <w:rFonts w:eastAsia="宋体"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上传申报材料</w:t>
                              </w:r>
                            </w:p>
                          </w:txbxContent>
                        </wps:txbx>
                        <wps:bodyPr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3" name="文本框 27 31 463"/>
                        <wps:cNvSpPr/>
                        <wps:spPr>
                          <a:xfrm rot="0">
                            <a:off x="2501560" y="332923"/>
                            <a:ext cx="917884" cy="540643"/>
                          </a:xfrm>
                          <a:prstGeom prst="rect"/>
                          <a:solidFill>
                            <a:srgbClr val="FFFFFF"/>
                          </a:solidFill>
                          <a:ln w="6350" cmpd="sng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txbx id="464">
                          <w:txbxContent>
                            <w:p>
                              <w:pPr>
                                <w:rPr>
                                  <w:rFonts w:eastAsia="宋体"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选定医疗机构及病种</w:t>
                              </w:r>
                            </w:p>
                          </w:txbxContent>
                        </wps:txbx>
                        <wps:bodyPr vert="horz" wrap="square" lIns="91440" tIns="45720" rIns="91440" bIns="45720" anchor="t" anchorCtr="0" upright="1">
                          <a:noAutofit/>
                        </wps:bodyPr>
                      </wps:wsp>
                      <wps:bodyPr vert="horz" wrap="square" lIns="91440" tIns="45720" rIns="91440" bIns="45720" anchor="t" anchorCtr="0" upright="1">
                        <a:noAutofit/>
                      </wps:bodyPr>
                    </wpg:wgp>
                  </a:graphicData>
                </a:graphic>
              </wp:inline>
            </w:drawing>
          </mc:Choice>
          <mc:Fallback>
            <w:pict>
              <v:group type="#_x0000_t1" id="组合 595" o:spid="_x0000_s465" coordorigin="1587,4000" coordsize="9123,8629" style="width:456.15pt;height:431.49823pt;">
                <v:rect type="#_x0000_t1" id="_s466" o:spid="_x0000_s466" style="position:absolute;left:1587;top:4000;width:1179;height:3044;mso-wrap-style:square;" fillcolor="#FFFFFF" stroked="t" strokeweight="0.5pt">
                  <v:textbox id="1019" inset="2.54mm,1.27mm,2.54mm,1.27mm" o:insetmode="custom" style="layout-flow:horizontal;v-text-anchor:top;">
                    <w:txbxContent>
                      <w:p>
                        <w:r>
                          <w:rPr>
                            <w:rFonts w:hint="eastAsia"/>
                            <w:vertAlign w:val="baseline"/>
                            <w:lang w:eastAsia="zh-CN"/>
                          </w:rPr>
                          <w:t>乐亭县参保的职工或居民，且所患疾病符合门诊慢病政策范围内病种。</w:t>
                        </w:r>
                      </w:p>
                    </w:txbxContent>
                  </v:textbox>
                  <v:stroke color="#000000"/>
                </v:rect>
                <v:rect type="#_x0000_t1" id="_s467" o:spid="_x0000_s467" style="position:absolute;left:4264;top:4541;width:1087;height:2411;mso-wrap-style:square;" fillcolor="#FFFFFF" stroked="t" strokeweight="0.5pt">
                  <v:textbox id="1020" inset="2.54mm,1.27mm,2.54mm,1.27mm" o:insetmode="custom" style="layout-flow:horizontal;v-text-anchor:top;">
                    <w:txbxContent>
                      <w:p>
                        <w:pPr>
                          <w:rPr>
                            <w:rFonts w:eastAsia="宋体"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在河北省智慧医保平台申报，按要求上传申报材料</w:t>
                        </w:r>
                      </w:p>
                    </w:txbxContent>
                  </v:textbox>
                  <v:stroke color="#000000"/>
                </v:rect>
                <v:rect type="#_x0000_t1" id="_s468" o:spid="_x0000_s468" style="position:absolute;left:7224;top:4182;width:1118;height:2627;flip:y;mso-wrap-style:square;" fillcolor="#FFFFFF" stroked="t" strokeweight="0.5pt">
                  <v:textbox id="1021" inset="2.54mm,1.27mm,2.54mm,1.27mm" o:insetmode="custom" style="layout-flow:horizontal;v-text-anchor:top;">
                    <w:txbxContent>
                      <w:p>
                        <w:pPr>
                          <w:rPr>
                            <w:rFonts w:eastAsia="宋体"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将纸质病历及社保卡复印件交至选定的医疗机构</w:t>
                        </w:r>
                      </w:p>
                    </w:txbxContent>
                  </v:textbox>
                  <v:stroke color="#000000"/>
                </v:rect>
                <v:rect type="#_x0000_t1" id="_s469" o:spid="_x0000_s469" style="position:absolute;left:9010;top:4419;width:1408;height:1706;mso-wrap-style:square;" fillcolor="#FFFFFF" stroked="t" strokeweight="0.5pt">
                  <v:textbox id="1022" inset="2.54mm,1.27mm,2.54mm,1.27mm" o:insetmode="custom" style="layout-flow:horizontal;v-text-anchor:top;">
                    <w:txbxContent>
                      <w:p>
                        <w:pPr>
                          <w:rPr>
                            <w:rFonts w:eastAsia="宋体"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医疗机构根据文件要求在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3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个工作日内进行初审</w:t>
                        </w:r>
                      </w:p>
                    </w:txbxContent>
                  </v:textbox>
                  <v:stroke color="#000000"/>
                </v:rect>
                <v:shape type="#_x0000_t32" id="直接箭头连接符 6 13 445" o:spid="_x0000_s470" style="position:absolute;left:2766;top:5507;width:1498;height:16;flip:y;" filled="f" stroked="t" strokeweight="2.25pt">
                  <v:stroke color="#000000" endarrow="block"/>
                </v:shape>
                <v:shape type="#_x0000_t32" id="直接箭头连接符 7 14 446" o:spid="_x0000_s471" style="position:absolute;left:5380;top:5507;width:1904;height:17;" filled="f" stroked="t" strokeweight="2.25pt">
                  <v:stroke color="#000000" endarrow="block"/>
                </v:shape>
                <v:shape type="#_x0000_t32" id="直接箭头连接符 8 15 447" o:spid="_x0000_s472" style="position:absolute;left:8340;top:5507;width:670;height:17;flip:y;" filled="f" stroked="t" strokeweight="2.25pt">
                  <v:stroke color="#000000" endarrow="block"/>
                </v:shape>
                <v:rect type="#_x0000_t1" id="_s473" o:spid="_x0000_s473" style="position:absolute;left:9386;top:7081;width:1267;height:2754;mso-wrap-style:square;" fillcolor="#FFFFFF" stroked="t" strokeweight="0.5pt">
                  <v:textbox id="1023" inset="2.54mm,1.27mm,2.54mm,1.27mm" o:insetmode="custom" style="layout-flow:horizontal;v-text-anchor:top;">
                    <w:txbxContent>
                      <w:p>
                        <w:pPr>
                          <w:rPr>
                            <w:rFonts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初审合格的，认定平台交付给复审医师，复审医师在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7个工作日内进行复审。</w:t>
                        </w:r>
                      </w:p>
                    </w:txbxContent>
                  </v:textbox>
                  <v:stroke color="#000000"/>
                </v:rect>
                <v:rect type="#_x0000_t1" id="_s474" o:spid="_x0000_s474" style="position:absolute;left:9386;top:10282;width:1323;height:2279;mso-wrap-style:square;" fillcolor="#FFFFFF" stroked="t" strokeweight="0.5pt">
                  <v:textbox id="1024" inset="2.54mm,1.27mm,2.54mm,1.27mm" o:insetmode="custom" style="layout-flow:horizontal;v-text-anchor:top;">
                    <w:txbxContent>
                      <w:p>
                        <w:pPr>
                          <w:rPr>
                            <w:rFonts w:eastAsia="宋体"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初审不合格的，由初审医师填写不合格理由，或需要补充的具体材料。</w:t>
                        </w:r>
                      </w:p>
                    </w:txbxContent>
                  </v:textbox>
                  <v:stroke color="#000000"/>
                </v:rect>
                <v:rect type="#_x0000_t1" id="_s475" o:spid="_x0000_s475" style="position:absolute;left:3936;top:7272;width:1444;height:2625;mso-wrap-style:square;" fillcolor="#FFFFFF" stroked="t" strokeweight="0.5pt">
                  <v:textbox id="1025" inset="2.54mm,1.27mm,2.54mm,1.27mm" o:insetmode="custom" style="layout-flow:horizontal;v-text-anchor:top;">
                    <w:txbxContent>
                      <w:p>
                        <w:pPr>
                          <w:rPr>
                            <w:rFonts w:eastAsia="宋体"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复审合格后，申报人即可享受门诊慢（特）病待遇，省内可直接结算报销。</w:t>
                        </w:r>
                      </w:p>
                    </w:txbxContent>
                  </v:textbox>
                  <v:stroke color="#000000"/>
                </v:rect>
                <v:shape type="#_x0000_t34" id="肘形连接符 14 22 454" o:spid="_x0000_s476" style="position:absolute;left:10418;top:5507;width:267;height:2906;" filled="f" stroked="t" strokeweight="2.25pt" adj="46144">
                  <v:stroke color="#000000" endarrow="block"/>
                </v:shape>
                <v:rect type="#_x0000_t1" id="_s477" o:spid="_x0000_s477" style="position:absolute;left:6218;top:10231;width:1699;height:2398;mso-wrap-style:square;" fillcolor="#FFFFFF" stroked="t" strokeweight="0.5pt">
                  <v:textbox id="1026" inset="2.54mm,1.27mm,2.54mm,1.27mm" o:insetmode="custom" style="layout-flow:horizontal;v-text-anchor:top;">
                    <w:txbxContent>
                      <w:p>
                        <w:pPr>
                          <w:rPr>
                            <w:rFonts w:eastAsia="宋体"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申报人通过认定平台可查询具体需要补充的材料，准备完整后继续上传申报。</w:t>
                        </w:r>
                      </w:p>
                    </w:txbxContent>
                  </v:textbox>
                  <v:stroke color="#000000"/>
                </v:rect>
                <v:shape type="#_x0000_t34" id="肘形连接符 19 25 457" o:spid="_x0000_s478" style="position:absolute;left:10418;top:5507;width:291;height:5916;" filled="f" stroked="t" strokeweight="2.25pt" adj="44100">
                  <v:stroke color="#000000" endarrow="block"/>
                </v:shape>
                <v:shape type="#_x0000_t32" id="直接箭头连接符 23 26 458" o:spid="_x0000_s479" style="position:absolute;left:7893;top:8413;width:1493;height:25;flip:x;" filled="f" stroked="t" strokeweight="2.25pt">
                  <v:stroke color="#000000" endarrow="block"/>
                </v:shape>
                <v:shape type="#_x0000_t32" id="直接箭头连接符 24 27 459" o:spid="_x0000_s480" style="position:absolute;left:5380;top:8465;width:1032;height:8;flip:x y;" filled="f" stroked="t" strokeweight="2.25pt">
                  <v:stroke color="#000000" endarrow="block"/>
                </v:shape>
                <v:shape type="#_x0000_t32" id="直接箭头连接符 25 28 460" o:spid="_x0000_s481" style="position:absolute;left:7918;top:11423;width:1468;height:8;flip:x;" filled="f" stroked="t" strokeweight="2.25pt">
                  <v:stroke color="#000000" endarrow="block"/>
                </v:shape>
                <v:rect type="#_x0000_t1" id="_s482" o:spid="_x0000_s482" style="position:absolute;left:2855;top:4890;width:1274;height:484;mso-wrap-style:square;" fillcolor="#FFFFFF" stroked="t" strokeweight="0.5pt">
                  <v:textbox id="1027" inset="2.54mm,1.27mm,2.54mm,1.27mm" o:insetmode="custom" style="layout-flow:horizontal;v-text-anchor:top;">
                    <w:txbxContent>
                      <w:p>
                        <w:pPr>
                          <w:rPr>
                            <w:rFonts w:eastAsia="宋体"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上传申报材料</w:t>
                        </w:r>
                      </w:p>
                    </w:txbxContent>
                  </v:textbox>
                  <v:stroke color="#000000"/>
                </v:rect>
                <v:rect type="#_x0000_t1" id="_s483" o:spid="_x0000_s483" style="position:absolute;left:5526;top:4524;width:1445;height:851;mso-wrap-style:square;" fillcolor="#FFFFFF" stroked="t" strokeweight="0.5pt">
                  <v:textbox id="1028" inset="2.54mm,1.27mm,2.54mm,1.27mm" o:insetmode="custom" style="layout-flow:horizontal;v-text-anchor:top;">
                    <w:txbxContent>
                      <w:p>
                        <w:pPr>
                          <w:rPr>
                            <w:rFonts w:eastAsia="宋体"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选定医疗机构及病种</w:t>
                        </w:r>
                      </w:p>
                    </w:txbxContent>
                  </v:textbox>
                  <v:stroke color="#000000"/>
                </v:rect>
              </v:group>
            </w:pict>
          </mc:Fallback>
        </mc:AlternateContent>
      </w:r>
      <w:r>
        <w:br w:type="page"/>
      </w:r>
    </w:p>
    <w:p/>
    <w:p>
      <w:pPr>
        <w:jc w:val="center"/>
        <w:rPr>
          <w:rFonts w:ascii="方正黑体简体" w:eastAsia="方正黑体简体" w:cs="方正黑体简体" w:hAnsi="方正黑体简体" w:hint="eastAsia"/>
          <w:color w:val="FF0000"/>
          <w:sz w:val="44"/>
          <w:szCs w:val="44"/>
        </w:rPr>
      </w:pPr>
      <w:r>
        <w:rPr>
          <w:rFonts w:ascii="方正黑体简体" w:eastAsia="方正黑体简体" w:cs="方正黑体简体" w:hAnsi="方正黑体简体" w:hint="eastAsia"/>
          <w:sz w:val="44"/>
          <w:szCs w:val="44"/>
        </w:rPr>
        <w:t>定点医疗机构申报流程图</w:t>
      </w:r>
    </w:p>
    <w:p/>
    <w:p/>
    <w:p/>
    <w:p/>
    <w:p/>
    <w:p/>
    <w:p>
      <w:pPr>
        <w:rPr>
          <w:rFonts w:hint="eastAsia"/>
        </w:rPr>
        <w:sectPr>
          <w:pgSz w:w="11906" w:h="16838"/>
          <w:pgMar w:top="2098" w:right="1474" w:bottom="1984" w:left="1587" w:header="851" w:footer="992" w:gutter="0"/>
          <w:cols w:num="1" w:space="425"/>
          <w:docGrid w:type="lines" w:linePitch="312" w:charSpace="0"/>
        </w:sectPr>
      </w:pPr>
      <w:r>
        <mc:AlternateContent>
          <mc:Choice Requires="wps">
            <w:drawing>
              <wp:anchor distT="0" distB="0" distL="68580" distR="68580" simplePos="0" relativeHeight="1068" behindDoc="0" locked="0" layoutInCell="1" hidden="0" allowOverlap="1">
                <wp:simplePos x="0" y="0"/>
                <wp:positionH relativeFrom="column">
                  <wp:posOffset>2133600</wp:posOffset>
                </wp:positionH>
                <wp:positionV relativeFrom="paragraph">
                  <wp:posOffset>914400</wp:posOffset>
                </wp:positionV>
                <wp:extent cx="906780" cy="495300"/>
                <wp:wrapNone/>
                <wp:docPr id="596" name="圆角矩形 19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906780" cy="495300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 id="484">
                        <w:txbxContent>
                          <w:p>
                            <w:pPr>
                              <w:jc w:val="center"/>
                            </w:pPr>
                            <w:r>
                              <w:t>组织培训，考试</w:t>
                            </w:r>
                          </w:p>
                        </w:txbxContent>
                      </wps:txbx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19" o:spid="_x0000_s485" fillcolor="#FFFFFF" stroked="t" strokeweight="1.0pt" adj="3600" style="position:absolute;margin-left:168.0pt;margin-top:72.0pt;width:71.40001pt;height:39.0pt;z-index:1068;mso-position-horizontal:absolute;mso-position-vertical:absolute;mso-wrap-distance-left:5.4pt;mso-wrap-distance-right:5.4pt;mso-wrap-style:square;">
                <v:stroke color="#000000"/>
                <v:textbox id="986" inset="2.54mm,1.27mm,2.54mm,1.27mm" o:insetmode="custom" style="layout-flow:horizontal;v-text-anchor:middle;">
                  <w:txbxContent>
                    <w:p>
                      <w:pPr>
                        <w:jc w:val="center"/>
                      </w:pPr>
                      <w:r>
                        <w:t>组织培训，考试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68580" distR="68580" simplePos="0" relativeHeight="1064" behindDoc="0" locked="0" layoutInCell="1" hidden="0" allowOverlap="1">
                <wp:simplePos x="0" y="0"/>
                <wp:positionH relativeFrom="column">
                  <wp:posOffset>518160</wp:posOffset>
                </wp:positionH>
                <wp:positionV relativeFrom="paragraph">
                  <wp:posOffset>777240</wp:posOffset>
                </wp:positionV>
                <wp:extent cx="1104899" cy="723900"/>
                <wp:wrapNone/>
                <wp:docPr id="597" name="圆角矩形 12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104899" cy="723900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 id="486">
                        <w:txbxContent>
                          <w:p>
                            <w:pPr>
                              <w:jc w:val="center"/>
                            </w:pPr>
                            <w:r>
                              <w:t>评估合格，纳入协议名单，结果公示</w:t>
                            </w:r>
                          </w:p>
                        </w:txbxContent>
                      </wps:txbx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12" o:spid="_x0000_s487" fillcolor="#FFFFFF" stroked="t" strokeweight="1.0pt" adj="3600" style="position:absolute;margin-left:40.8pt;margin-top:61.200005pt;width:86.99999pt;height:57.0pt;z-index:1064;mso-position-horizontal:absolute;mso-position-vertical:absolute;mso-wrap-distance-left:5.4pt;mso-wrap-distance-right:5.4pt;mso-wrap-style:square;">
                <v:stroke color="#000000"/>
                <v:textbox id="987" inset="2.54mm,1.27mm,2.54mm,1.27mm" o:insetmode="custom" style="layout-flow:horizontal;v-text-anchor:middle;">
                  <w:txbxContent>
                    <w:p>
                      <w:pPr>
                        <w:jc w:val="center"/>
                      </w:pPr>
                      <w:r>
                        <w:t>评估合格，纳入协议名单，结果公示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68580" distR="68580" simplePos="0" relativeHeight="1056" behindDoc="0" locked="0" layoutInCell="1" hidden="0" allowOverlap="1">
                <wp:simplePos x="0" y="0"/>
                <wp:positionH relativeFrom="column">
                  <wp:posOffset>2666282</wp:posOffset>
                </wp:positionH>
                <wp:positionV relativeFrom="paragraph">
                  <wp:posOffset>28821</wp:posOffset>
                </wp:positionV>
                <wp:extent cx="624649" cy="338479"/>
                <wp:wrapNone/>
                <wp:docPr id="598" name="圆角矩形 8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624649" cy="338479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 id="488">
                        <w:txbxContent>
                          <w:p>
                            <w:pPr>
                              <w:jc w:val="center"/>
                            </w:pPr>
                            <w:r>
                              <w:t>受理</w:t>
                            </w:r>
                          </w:p>
                        </w:txbxContent>
                      </wps:txbx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8" o:spid="_x0000_s489" fillcolor="#FFFFFF" stroked="t" strokeweight="1.0pt" adj="3600" style="position:absolute;margin-left:209.94347pt;margin-top:2.26937pt;width:49.185036pt;height:26.651968pt;z-index:1056;mso-position-horizontal:absolute;mso-position-vertical:absolute;mso-wrap-distance-left:5.4pt;mso-wrap-distance-right:5.4pt;mso-wrap-style:square;">
                <v:stroke color="#000000"/>
                <v:textbox id="988" inset="2.54mm,1.27mm,2.54mm,1.27mm" o:insetmode="custom" style="layout-flow:horizontal;v-text-anchor:middle;">
                  <w:txbxContent>
                    <w:p>
                      <w:pPr>
                        <w:jc w:val="center"/>
                      </w:pPr>
                      <w: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68580" distR="68580" simplePos="0" relativeHeight="1054" behindDoc="0" locked="0" layoutInCell="1" hidden="0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220980</wp:posOffset>
                </wp:positionV>
                <wp:extent cx="419100" cy="7619"/>
                <wp:wrapNone/>
                <wp:docPr id="600" name="直线 600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V="1" rot="21600000">
                          <a:off x="0" y="0"/>
                          <a:ext cx="419100" cy="7619"/>
                        </a:xfrm>
                        <a:prstGeom prst="line"/>
                        <a:ln w="63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type="#_x0000_t20" id="直线 600" o:spid="_x0000_s490" from="171.0pt,17.4pt" to="204.0pt,18.0pt" filled="f" stroked="t" strokeweight="0.5pt" style="position:absolute;flip:y;z-index:1054;mso-position-horizontal:absolute;mso-position-vertical:absolute;mso-wrap-distance-left:5.4pt;mso-wrap-distance-right:5.4pt;visibility:visible;">
                <v:stroke color="#000000" endarrow="block"/>
              </v:line>
            </w:pict>
          </mc:Fallback>
        </mc:AlternateContent>
      </w:r>
      <w:r>
        <mc:AlternateContent>
          <mc:Choice Requires="wps">
            <w:drawing>
              <wp:anchor distT="0" distB="0" distL="68580" distR="68580" simplePos="0" relativeHeight="1052" behindDoc="0" locked="0" layoutInCell="1" hidden="0" allowOverlap="1">
                <wp:simplePos x="0" y="0"/>
                <wp:positionH relativeFrom="column">
                  <wp:posOffset>1112520</wp:posOffset>
                </wp:positionH>
                <wp:positionV relativeFrom="paragraph">
                  <wp:posOffset>30480</wp:posOffset>
                </wp:positionV>
                <wp:extent cx="1043939" cy="350520"/>
                <wp:wrapNone/>
                <wp:docPr id="601" name="圆角矩形 3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043939" cy="350520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 id="491">
                        <w:txbxContent>
                          <w:p>
                            <w:pPr>
                              <w:jc w:val="center"/>
                            </w:pPr>
                            <w:r>
                              <w:t>提交申请材料</w:t>
                            </w:r>
                          </w:p>
                        </w:txbxContent>
                      </wps:txbx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3" o:spid="_x0000_s492" fillcolor="#FFFFFF" stroked="t" strokeweight="1.0pt" adj="3600" style="position:absolute;margin-left:87.6pt;margin-top:2.4pt;width:82.19999pt;height:27.600002pt;z-index:1052;mso-position-horizontal:absolute;mso-position-vertical:absolute;mso-wrap-distance-left:5.4pt;mso-wrap-distance-right:5.4pt;mso-wrap-style:square;">
                <v:stroke color="#000000"/>
                <v:textbox id="989" inset="2.54mm,1.27mm,2.54mm,1.27mm" o:insetmode="custom" style="layout-flow:horizontal;v-text-anchor:middle;">
                  <w:txbxContent>
                    <w:p>
                      <w:pPr>
                        <w:jc w:val="center"/>
                      </w:pPr>
                      <w:r>
                        <w:t>提交申请材料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68580" distR="68580" simplePos="0" relativeHeight="1048" behindDoc="0" locked="0" layoutInCell="1" hidden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2540</wp:posOffset>
                </wp:positionV>
                <wp:extent cx="579120" cy="358140"/>
                <wp:wrapTight wrapText="bothSides">
                  <wp:wrapPolygon>
                    <wp:start x="2226" y="0"/>
                    <wp:lineTo x="0" y="3446"/>
                    <wp:lineTo x="0" y="17808"/>
                    <wp:lineTo x="2226" y="21255"/>
                    <wp:lineTo x="19373" y="21255"/>
                    <wp:lineTo x="21600" y="17808"/>
                    <wp:lineTo x="21600" y="3446"/>
                    <wp:lineTo x="19373" y="0"/>
                    <wp:lineTo x="2226" y="0"/>
                  </wp:wrapPolygon>
                </wp:wrapTight>
                <wp:docPr id="602" name="圆角矩形 2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79120" cy="358140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 id="493">
                        <w:txbxContent>
                          <w:p>
                            <w:r>
                              <w:t>开始</w:t>
                            </w:r>
                          </w:p>
                        </w:txbxContent>
                      </wps:txbx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2" o:spid="_x0000_s494" fillcolor="#FFFFFF" stroked="t" strokeweight="1.0pt" adj="3600" wrapcoords="2226 0 0 3446 0 17808 2226 21255 19373 21255 21600 17808 21600 3446 19373 0 2226 0" style="position:absolute;margin-left:0.0pt;margin-top:0.2pt;width:45.6pt;height:28.2pt;z-index:1048;mso-position-horizontal:absolute;mso-position-vertical:absolute;mso-wrap-distance-left:5.4pt;mso-wrap-distance-right:5.4pt;mso-wrap-style:square;">
                <v:stroke color="#000000"/>
                <v:textbox id="990" inset="2.54mm,1.27mm,2.54mm,1.27mm" o:insetmode="custom" style="layout-flow:horizontal;v-text-anchor:middle;">
                  <w:txbxContent>
                    <w:p>
                      <w:r>
                        <w:t>开始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mc:AlternateContent>
          <mc:Choice Requires="wps">
            <w:drawing>
              <wp:anchor distT="0" distB="0" distL="68580" distR="68580" simplePos="0" relativeHeight="1050" behindDoc="0" locked="0" layoutInCell="1" hidden="0" allowOverlap="1">
                <wp:simplePos x="0" y="0"/>
                <wp:positionH relativeFrom="column">
                  <wp:posOffset>678180</wp:posOffset>
                </wp:positionH>
                <wp:positionV relativeFrom="paragraph">
                  <wp:posOffset>213360</wp:posOffset>
                </wp:positionV>
                <wp:extent cx="396240" cy="0"/>
                <wp:wrapNone/>
                <wp:docPr id="604" name="直线 604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396240" cy="0"/>
                        </a:xfrm>
                        <a:prstGeom prst="line"/>
                        <a:ln w="63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type="#_x0000_t20" id="直线 604" o:spid="_x0000_s495" from="53.4pt,16.8pt" to="84.6pt,16.8pt" filled="f" stroked="t" strokeweight="0.5pt" style="position:absolute;z-index:1050;mso-position-horizontal:absolute;mso-position-vertical:absolute;mso-wrap-distance-left:5.4pt;mso-wrap-distance-right:5.4pt;visibility:visible;">
                <v:stroke color="#000000" endarrow="block"/>
              </v:line>
            </w:pict>
          </mc:Fallback>
        </mc:AlternateContent>
      </w:r>
      <w:r>
        <mc:AlternateContent>
          <mc:Choice Requires="wps">
            <w:drawing>
              <wp:anchor distT="0" distB="0" distL="68580" distR="68580" simplePos="0" relativeHeight="1058" behindDoc="0" locked="0" layoutInCell="1" hidden="0" allowOverlap="1">
                <wp:simplePos x="0" y="0"/>
                <wp:positionH relativeFrom="column">
                  <wp:posOffset>3421380</wp:posOffset>
                </wp:positionH>
                <wp:positionV relativeFrom="paragraph">
                  <wp:posOffset>228600</wp:posOffset>
                </wp:positionV>
                <wp:extent cx="327659" cy="0"/>
                <wp:wrapNone/>
                <wp:docPr id="606" name="直线 606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327659" cy="0"/>
                        </a:xfrm>
                        <a:prstGeom prst="line"/>
                        <a:ln w="63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type="#_x0000_t20" id="直线 606" o:spid="_x0000_s496" from="269.4pt,18.0pt" to="295.19998pt,18.0pt" filled="f" stroked="t" strokeweight="0.5pt" style="position:absolute;z-index:1058;mso-position-horizontal:absolute;mso-position-vertical:absolute;mso-wrap-distance-left:5.4pt;mso-wrap-distance-right:5.4pt;visibility:visible;">
                <v:stroke color="#000000" endarrow="block"/>
              </v:line>
            </w:pict>
          </mc:Fallback>
        </mc:AlternateContent>
      </w:r>
      <w:r>
        <mc:AlternateContent>
          <mc:Choice Requires="wps">
            <w:drawing>
              <wp:anchor distT="0" distB="0" distL="68580" distR="68580" simplePos="0" relativeHeight="1060" behindDoc="0" locked="0" layoutInCell="1" hidden="0" allowOverlap="1">
                <wp:simplePos x="0" y="0"/>
                <wp:positionH relativeFrom="column">
                  <wp:posOffset>3802380</wp:posOffset>
                </wp:positionH>
                <wp:positionV relativeFrom="paragraph">
                  <wp:posOffset>-30480</wp:posOffset>
                </wp:positionV>
                <wp:extent cx="2009775" cy="561344"/>
                <wp:wrapNone/>
                <wp:docPr id="607" name="圆角矩形 11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009775" cy="561344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 id="497">
                        <w:txbxContent>
                          <w:p>
                            <w:pPr>
                              <w:jc w:val="center"/>
                            </w:pPr>
                            <w:r>
                              <w:t>收到材料5个工作日内，一次性告知补充材料，现场审核</w:t>
                            </w:r>
                          </w:p>
                        </w:txbxContent>
                      </wps:txbx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11" o:spid="_x0000_s498" fillcolor="#FFFFFF" stroked="t" strokeweight="1.0pt" adj="3600" style="position:absolute;margin-left:299.39996pt;margin-top:-2.4000092pt;width:158.25pt;height:44.200333pt;z-index:1060;mso-position-horizontal:absolute;mso-position-vertical:absolute;mso-wrap-distance-left:5.4pt;mso-wrap-distance-right:5.4pt;mso-wrap-style:square;">
                <v:stroke color="#000000"/>
                <v:textbox id="991" inset="2.54mm,1.27mm,2.54mm,1.27mm" o:insetmode="custom" style="layout-flow:horizontal;v-text-anchor:middle;">
                  <w:txbxContent>
                    <w:p>
                      <w:pPr>
                        <w:jc w:val="center"/>
                      </w:pPr>
                      <w:r>
                        <w:t>收到材料5个工作日内，一次性告知补充材料，现场审核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68580" distR="68580" simplePos="0" relativeHeight="1062" behindDoc="0" locked="0" layoutInCell="1" hidden="0" allowOverlap="1">
                <wp:simplePos x="0" y="0"/>
                <wp:positionH relativeFrom="column">
                  <wp:posOffset>60960</wp:posOffset>
                </wp:positionH>
                <wp:positionV relativeFrom="paragraph">
                  <wp:posOffset>1112520</wp:posOffset>
                </wp:positionV>
                <wp:extent cx="419100" cy="0"/>
                <wp:wrapNone/>
                <wp:docPr id="609" name="直线 609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419100" cy="0"/>
                        </a:xfrm>
                        <a:prstGeom prst="line"/>
                        <a:ln w="63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type="#_x0000_t20" id="直线 609" o:spid="_x0000_s499" from="4.8pt,87.6pt" to="37.8pt,87.6pt" filled="f" stroked="t" strokeweight="0.5pt" style="position:absolute;z-index:1062;mso-position-horizontal:absolute;mso-position-vertical:absolute;mso-wrap-distance-left:5.4pt;mso-wrap-distance-right:5.4pt;visibility:visible;">
                <v:stroke color="#000000" endarrow="block"/>
              </v:line>
            </w:pict>
          </mc:Fallback>
        </mc:AlternateContent>
      </w:r>
      <w:r>
        <mc:AlternateContent>
          <mc:Choice Requires="wps">
            <w:drawing>
              <wp:anchor distT="0" distB="0" distL="68580" distR="68580" simplePos="0" relativeHeight="1066" behindDoc="0" locked="0" layoutInCell="1" hidden="0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1173480</wp:posOffset>
                </wp:positionV>
                <wp:extent cx="388620" cy="7620"/>
                <wp:wrapNone/>
                <wp:docPr id="611" name="直线 611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388620" cy="7620"/>
                        </a:xfrm>
                        <a:prstGeom prst="line"/>
                        <a:ln w="63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type="#_x0000_t20" id="直线 611" o:spid="_x0000_s500" from="135.0pt,92.4pt" to="165.6pt,93.0pt" filled="f" stroked="t" strokeweight="0.5pt" style="position:absolute;z-index:1066;mso-position-horizontal:absolute;mso-position-vertical:absolute;mso-wrap-distance-left:5.4pt;mso-wrap-distance-right:5.4pt;visibility:visible;">
                <v:stroke color="#000000" endarrow="block"/>
              </v:line>
            </w:pict>
          </mc:Fallback>
        </mc:AlternateContent>
      </w:r>
      <w:r>
        <mc:AlternateContent>
          <mc:Choice Requires="wps">
            <w:drawing>
              <wp:anchor distT="0" distB="0" distL="68580" distR="68580" simplePos="0" relativeHeight="1070" behindDoc="0" locked="0" layoutInCell="1" hidden="0" allowOverlap="1">
                <wp:simplePos x="0" y="0"/>
                <wp:positionH relativeFrom="column">
                  <wp:posOffset>3108960</wp:posOffset>
                </wp:positionH>
                <wp:positionV relativeFrom="paragraph">
                  <wp:posOffset>1203960</wp:posOffset>
                </wp:positionV>
                <wp:extent cx="350519" cy="0"/>
                <wp:wrapNone/>
                <wp:docPr id="613" name="直线 613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350519" cy="0"/>
                        </a:xfrm>
                        <a:prstGeom prst="line"/>
                        <a:ln w="63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type="#_x0000_t20" id="直线 613" o:spid="_x0000_s501" from="244.80002pt,94.8pt" to="272.40002pt,94.8pt" filled="f" stroked="t" strokeweight="0.5pt" style="position:absolute;z-index:1070;mso-position-horizontal:absolute;mso-position-vertical:absolute;mso-wrap-distance-left:5.4pt;mso-wrap-distance-right:5.4pt;visibility:visible;">
                <v:stroke color="#000000" endarrow="block"/>
              </v:line>
            </w:pict>
          </mc:Fallback>
        </mc:AlternateContent>
      </w:r>
      <w:r>
        <mc:AlternateContent>
          <mc:Choice Requires="wps">
            <w:drawing>
              <wp:anchor distT="0" distB="0" distL="68580" distR="68580" simplePos="0" relativeHeight="1072" behindDoc="0" locked="0" layoutInCell="1" hidden="0" allowOverlap="1">
                <wp:simplePos x="0" y="0"/>
                <wp:positionH relativeFrom="column">
                  <wp:posOffset>3649980</wp:posOffset>
                </wp:positionH>
                <wp:positionV relativeFrom="paragraph">
                  <wp:posOffset>922020</wp:posOffset>
                </wp:positionV>
                <wp:extent cx="1714500" cy="464820"/>
                <wp:wrapNone/>
                <wp:docPr id="614" name="圆角矩形 20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714500" cy="464820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 id="502">
                        <w:txbxContent>
                          <w:p>
                            <w:pPr>
                              <w:jc w:val="center"/>
                            </w:pPr>
                            <w:r>
                              <w:t>协商谈判，签协议，联网</w:t>
                            </w:r>
                          </w:p>
                        </w:txbxContent>
                      </wps:txbx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20" o:spid="_x0000_s503" fillcolor="#FFFFFF" stroked="t" strokeweight="1.0pt" adj="3600" style="position:absolute;margin-left:287.4pt;margin-top:72.6pt;width:135.0pt;height:36.600002pt;z-index:1072;mso-position-horizontal:absolute;mso-position-vertical:absolute;mso-wrap-distance-left:5.4pt;mso-wrap-distance-right:5.4pt;mso-wrap-style:square;">
                <v:stroke color="#000000"/>
                <v:textbox id="992" inset="2.54mm,1.27mm,2.54mm,1.27mm" o:insetmode="custom" style="layout-flow:horizontal;v-text-anchor:middle;">
                  <w:txbxContent>
                    <w:p>
                      <w:pPr>
                        <w:jc w:val="center"/>
                      </w:pPr>
                      <w:r>
                        <w:t>协商谈判，签协议，联网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  <w:sectPr>
          <w:pgSz w:w="11906" w:h="16838"/>
          <w:pgMar w:top="2098" w:right="1474" w:bottom="1984" w:left="1587" w:header="851" w:footer="992" w:gutter="0"/>
          <w:cols w:num="1" w:space="425"/>
          <w:docGrid w:type="lines" w:linePitch="312" w:charSpace="0"/>
        </w:sect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1006" behindDoc="0" locked="0" layoutInCell="1" hidden="0" allowOverlap="1">
                <wp:simplePos x="0" y="0"/>
                <wp:positionH relativeFrom="column">
                  <wp:posOffset>1711959</wp:posOffset>
                </wp:positionH>
                <wp:positionV relativeFrom="paragraph">
                  <wp:posOffset>5085080</wp:posOffset>
                </wp:positionV>
                <wp:extent cx="1706243" cy="630555"/>
                <wp:wrapNone/>
                <wp:docPr id="470" name="文本框 470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706243" cy="630555"/>
                        </a:xfrm>
                        <a:prstGeom prst="rect"/>
                        <a:noFill/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504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jc w:val="center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拨付各医疗机构，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jc w:val="center"/>
                              <w:textAlignment w:val="auto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办结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470" o:spid="_x0000_s505" filled="f" stroked="f" strokeweight="0.5pt" style="position:absolute;margin-left:134.79993pt;margin-top:400.40002pt;width:134.3499pt;height:49.65001pt;z-index:1006;mso-position-horizontal:absolute;mso-position-vertical:absolute;mso-wrap-style:square;">
                <v:stroke/>
                <v:textbox id="973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jc w:val="center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拨付各医疗机构，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jc w:val="center"/>
                        <w:textAlignment w:val="auto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办结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1008" behindDoc="0" locked="0" layoutInCell="1" hidden="0" allowOverlap="1">
                <wp:simplePos x="0" y="0"/>
                <wp:positionH relativeFrom="column">
                  <wp:posOffset>1459228</wp:posOffset>
                </wp:positionH>
                <wp:positionV relativeFrom="paragraph">
                  <wp:posOffset>5068570</wp:posOffset>
                </wp:positionV>
                <wp:extent cx="2114550" cy="733425"/>
                <wp:effectExtent l="6350" t="6350" r="10160" b="12700"/>
                <wp:wrapNone/>
                <wp:docPr id="471" name="圆角矩形 471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114550" cy="733425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471" o:spid="_x0000_s506" filled="f" stroked="t" strokeweight="1.0pt" adj="3600" style="position:absolute;margin-left:114.89985pt;margin-top:399.1pt;width:166.5pt;height:57.75pt;z-index:1008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672" behindDoc="0" locked="0" layoutInCell="1" hidden="0" allowOverlap="1">
                <wp:simplePos x="0" y="0"/>
                <wp:positionH relativeFrom="column">
                  <wp:posOffset>2463165</wp:posOffset>
                </wp:positionH>
                <wp:positionV relativeFrom="paragraph">
                  <wp:posOffset>4641216</wp:posOffset>
                </wp:positionV>
                <wp:extent cx="633" cy="424814"/>
                <wp:effectExtent l="53975" t="0" r="60325" b="13335"/>
                <wp:wrapNone/>
                <wp:docPr id="478" name="直接箭头连接符 478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635" cy="424814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478" o:spid="_x0000_s507" filled="f" stroked="t" strokeweight="1.5pt" style="position:absolute;margin-left:193.95003pt;margin-top:365.45004pt;width:0.049850464pt;height:33.44998pt;z-index:672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1000" behindDoc="0" locked="0" layoutInCell="1" hidden="0" allowOverlap="1">
                <wp:simplePos x="0" y="0"/>
                <wp:positionH relativeFrom="column">
                  <wp:posOffset>1617345</wp:posOffset>
                </wp:positionH>
                <wp:positionV relativeFrom="paragraph">
                  <wp:posOffset>3858894</wp:posOffset>
                </wp:positionV>
                <wp:extent cx="1807209" cy="657227"/>
                <wp:effectExtent l="0" t="0" r="2540" b="8889"/>
                <wp:wrapNone/>
                <wp:docPr id="480" name="文本框 480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807209" cy="657227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508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adjustRightInd/>
                              <w:snapToGrid/>
                              <w:spacing w:line="420" w:lineRule="exact"/>
                              <w:jc w:val="center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/>
                              </w:rPr>
                              <w:t>医保经办机构生成核拨单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480" o:spid="_x0000_s509" fillcolor="#FFFFFF" stroked="f" strokeweight="0.5pt" style="position:absolute;margin-left:127.35pt;margin-top:303.8499pt;width:142.29994pt;height:51.75016pt;z-index:1000;mso-position-horizontal:absolute;mso-position-vertical:absolute;mso-wrap-style:square;">
                <v:stroke/>
                <v:textbox id="974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adjustRightInd/>
                        <w:snapToGrid/>
                        <w:spacing w:line="420" w:lineRule="exact"/>
                        <w:jc w:val="center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/>
                        </w:rPr>
                        <w:t>医保经办机构生成核拨单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1002" behindDoc="0" locked="0" layoutInCell="1" hidden="0" allowOverlap="1">
                <wp:simplePos x="0" y="0"/>
                <wp:positionH relativeFrom="column">
                  <wp:posOffset>1392553</wp:posOffset>
                </wp:positionH>
                <wp:positionV relativeFrom="paragraph">
                  <wp:posOffset>3763645</wp:posOffset>
                </wp:positionV>
                <wp:extent cx="2219325" cy="800100"/>
                <wp:effectExtent l="6350" t="6350" r="19684" b="22225"/>
                <wp:wrapNone/>
                <wp:docPr id="481" name="圆角矩形 481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219325" cy="800100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481" o:spid="_x0000_s510" filled="f" stroked="t" strokeweight="1.0pt" adj="3600" style="position:absolute;margin-left:109.64985pt;margin-top:296.35pt;width:174.75pt;height:63.0pt;z-index:1002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986" behindDoc="0" locked="0" layoutInCell="1" hidden="0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3269615</wp:posOffset>
                </wp:positionV>
                <wp:extent cx="633" cy="424815"/>
                <wp:effectExtent l="53975" t="0" r="60325" b="13335"/>
                <wp:wrapNone/>
                <wp:docPr id="479" name="直接箭头连接符 479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635" cy="424815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479" o:spid="_x0000_s511" filled="f" stroked="t" strokeweight="1.5pt" style="position:absolute;margin-left:191.70001pt;margin-top:257.45pt;width:0.049850464pt;height:33.450012pt;z-index:986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994" behindDoc="0" locked="0" layoutInCell="1" hidden="0" allowOverlap="1">
                <wp:simplePos x="0" y="0"/>
                <wp:positionH relativeFrom="column">
                  <wp:posOffset>1624965</wp:posOffset>
                </wp:positionH>
                <wp:positionV relativeFrom="paragraph">
                  <wp:posOffset>2513330</wp:posOffset>
                </wp:positionV>
                <wp:extent cx="1529713" cy="631189"/>
                <wp:effectExtent l="0" t="0" r="10795" b="0"/>
                <wp:wrapNone/>
                <wp:docPr id="485" name="文本框 485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529713" cy="631189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512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adjustRightInd/>
                              <w:snapToGrid/>
                              <w:spacing w:line="420" w:lineRule="exact"/>
                              <w:jc w:val="center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定点医药机构对账、确认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485" o:spid="_x0000_s513" fillcolor="#FFFFFF" stroked="f" strokeweight="0.5pt" style="position:absolute;margin-left:127.950005pt;margin-top:197.9pt;width:120.449844pt;height:49.69993pt;z-index:994;mso-position-horizontal:absolute;mso-position-vertical:absolute;mso-wrap-style:square;">
                <v:stroke/>
                <v:textbox id="975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adjustRightInd/>
                        <w:snapToGrid/>
                        <w:spacing w:line="420" w:lineRule="exact"/>
                        <w:jc w:val="center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定点医药机构对账、确认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998" behindDoc="0" locked="0" layoutInCell="1" hidden="0" allowOverlap="1">
                <wp:simplePos x="0" y="0"/>
                <wp:positionH relativeFrom="column">
                  <wp:posOffset>1268728</wp:posOffset>
                </wp:positionH>
                <wp:positionV relativeFrom="paragraph">
                  <wp:posOffset>2382519</wp:posOffset>
                </wp:positionV>
                <wp:extent cx="2305049" cy="847725"/>
                <wp:effectExtent l="6350" t="6350" r="19684" b="22225"/>
                <wp:wrapNone/>
                <wp:docPr id="487" name="圆角矩形 487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305049" cy="847725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487" o:spid="_x0000_s514" filled="f" stroked="t" strokeweight="1.0pt" adj="3600" style="position:absolute;margin-left:99.89985pt;margin-top:187.59991pt;width:181.49992pt;height:66.75001pt;z-index:998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988" behindDoc="0" locked="0" layoutInCell="1" hidden="0" allowOverlap="1">
                <wp:simplePos x="0" y="0"/>
                <wp:positionH relativeFrom="column">
                  <wp:posOffset>2406015</wp:posOffset>
                </wp:positionH>
                <wp:positionV relativeFrom="paragraph">
                  <wp:posOffset>1926589</wp:posOffset>
                </wp:positionV>
                <wp:extent cx="633" cy="424815"/>
                <wp:effectExtent l="53975" t="0" r="60325" b="13335"/>
                <wp:wrapNone/>
                <wp:docPr id="482" name="直接箭头连接符 482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635" cy="424815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482" o:spid="_x0000_s515" filled="f" stroked="t" strokeweight="1.5pt" style="position:absolute;margin-left:189.45001pt;margin-top:151.69992pt;width:0.049850464pt;height:33.450012pt;z-index:988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996" behindDoc="0" locked="0" layoutInCell="1" hidden="0" allowOverlap="1">
                <wp:simplePos x="0" y="0"/>
                <wp:positionH relativeFrom="column">
                  <wp:posOffset>1681479</wp:posOffset>
                </wp:positionH>
                <wp:positionV relativeFrom="paragraph">
                  <wp:posOffset>3656329</wp:posOffset>
                </wp:positionV>
                <wp:extent cx="1295400" cy="391158"/>
                <wp:effectExtent l="0" t="0" r="0" b="8889"/>
                <wp:wrapNone/>
                <wp:docPr id="486" name="文本框 486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295400" cy="391158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516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adjustRightInd/>
                              <w:snapToGrid/>
                              <w:spacing w:line="420" w:lineRule="exact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486" o:spid="_x0000_s517" fillcolor="#FFFFFF" stroked="f" strokeweight="0.5pt" style="position:absolute;margin-left:132.39992pt;margin-top:287.89993pt;width:102.0pt;height:30.79985pt;z-index:996;mso-position-horizontal:absolute;mso-position-vertical:absolute;mso-wrap-style:square;">
                <v:stroke/>
                <v:textbox id="976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adjustRightInd/>
                        <w:snapToGrid/>
                        <w:spacing w:line="420" w:lineRule="exact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992" behindDoc="0" locked="0" layoutInCell="1" hidden="0" allowOverlap="1">
                <wp:simplePos x="0" y="0"/>
                <wp:positionH relativeFrom="column">
                  <wp:posOffset>1153160</wp:posOffset>
                </wp:positionH>
                <wp:positionV relativeFrom="paragraph">
                  <wp:posOffset>1186180</wp:posOffset>
                </wp:positionV>
                <wp:extent cx="2488564" cy="685165"/>
                <wp:effectExtent l="6350" t="6350" r="19684" b="13335"/>
                <wp:wrapNone/>
                <wp:docPr id="488" name="圆角矩形 488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488564" cy="685165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488" o:spid="_x0000_s518" filled="f" stroked="t" strokeweight="1.0pt" adj="3600" style="position:absolute;margin-left:90.8pt;margin-top:93.4pt;width:195.94992pt;height:53.95pt;z-index:992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990" behindDoc="0" locked="0" layoutInCell="1" hidden="0" allowOverlap="1">
                <wp:simplePos x="0" y="0"/>
                <wp:positionH relativeFrom="column">
                  <wp:posOffset>1243965</wp:posOffset>
                </wp:positionH>
                <wp:positionV relativeFrom="paragraph">
                  <wp:posOffset>1198880</wp:posOffset>
                </wp:positionV>
                <wp:extent cx="2341880" cy="685800"/>
                <wp:effectExtent l="0" t="0" r="1270" b="0"/>
                <wp:wrapNone/>
                <wp:docPr id="489" name="文本框 489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341880" cy="685800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519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adjustRightInd/>
                              <w:snapToGrid/>
                              <w:spacing w:line="420" w:lineRule="exact"/>
                              <w:jc w:val="center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/>
                              </w:rPr>
                              <w:t>医保经办机构推送月结申报数据至医药机构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489" o:spid="_x0000_s520" fillcolor="#FFFFFF" stroked="f" strokeweight="0.5pt" style="position:absolute;margin-left:97.950005pt;margin-top:94.4pt;width:184.4pt;height:54.0pt;z-index:990;mso-position-horizontal:absolute;mso-position-vertical:absolute;mso-wrap-style:square;">
                <v:stroke/>
                <v:textbox id="977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adjustRightInd/>
                        <w:snapToGrid/>
                        <w:spacing w:line="420" w:lineRule="exact"/>
                        <w:jc w:val="center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/>
                        </w:rPr>
                        <w:t>医保经办机构推送月结申报数据至医药机构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方正黑体简体" w:eastAsia="方正黑体简体" w:cs="方正黑体简体" w:hAnsi="方正黑体简体" w:hint="eastAsia"/>
          <w:color w:val="000000"/>
          <w:sz w:val="44"/>
          <w:szCs w:val="44"/>
          <w:lang w:eastAsia="zh-CN"/>
        </w:rPr>
        <w:t>定</w:t>
      </w:r>
      <w:r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  <w:t>点医药机构费用结算流程图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atLeast"/>
        <w:jc w:val="center"/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1038" behindDoc="0" locked="0" layoutInCell="1" hidden="0" allowOverlap="1">
                <wp:simplePos x="0" y="0"/>
                <wp:positionH relativeFrom="column">
                  <wp:posOffset>3915409</wp:posOffset>
                </wp:positionH>
                <wp:positionV relativeFrom="paragraph">
                  <wp:posOffset>4335780</wp:posOffset>
                </wp:positionV>
                <wp:extent cx="1753870" cy="1370961"/>
                <wp:effectExtent l="6350" t="6350" r="11430" b="23495"/>
                <wp:wrapNone/>
                <wp:docPr id="571" name="圆角矩形 571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753870" cy="1370961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571" o:spid="_x0000_s521" filled="f" stroked="t" strokeweight="1.0pt" adj="3600" style="position:absolute;margin-left:308.29993pt;margin-top:341.4pt;width:138.10002pt;height:107.94969pt;z-index:1038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1022" behindDoc="0" locked="0" layoutInCell="1" hidden="0" allowOverlap="1">
                <wp:simplePos x="0" y="0"/>
                <wp:positionH relativeFrom="column">
                  <wp:posOffset>358140</wp:posOffset>
                </wp:positionH>
                <wp:positionV relativeFrom="paragraph">
                  <wp:posOffset>6386195</wp:posOffset>
                </wp:positionV>
                <wp:extent cx="2903855" cy="684530"/>
                <wp:effectExtent l="0" t="0" r="10795" b="1270"/>
                <wp:wrapNone/>
                <wp:docPr id="492" name="文本框 492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903855" cy="684530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522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adjustRightInd/>
                              <w:snapToGrid/>
                              <w:spacing w:line="420" w:lineRule="exact"/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  <w:t>结算</w:t>
                            </w:r>
                            <w:r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val="en-US" w:eastAsia="zh-CN"/>
                              </w:rPr>
                              <w:t>、拨付医疗费用，不超过30个工作日办结。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492" o:spid="_x0000_s523" fillcolor="#FFFFFF" stroked="f" strokeweight="0.5pt" style="position:absolute;margin-left:28.2pt;margin-top:502.85pt;width:228.65pt;height:53.900024pt;z-index:1022;mso-position-horizontal:absolute;mso-position-vertical:absolute;mso-wrap-style:square;">
                <v:stroke/>
                <v:textbox id="978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adjustRightInd/>
                        <w:snapToGrid/>
                        <w:spacing w:line="420" w:lineRule="exact"/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  <w:t>结算</w:t>
                      </w:r>
                      <w:r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val="en-US" w:eastAsia="zh-CN"/>
                        </w:rPr>
                        <w:t>、拨付医疗费用，不超过30个工作日办结。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" behindDoc="1" locked="0" layoutInCell="1" hidden="0" allowOverlap="1">
                <wp:simplePos x="0" y="0"/>
                <wp:positionH relativeFrom="column">
                  <wp:posOffset>-373379</wp:posOffset>
                </wp:positionH>
                <wp:positionV relativeFrom="paragraph">
                  <wp:posOffset>2988304</wp:posOffset>
                </wp:positionV>
                <wp:extent cx="3335655" cy="2967993"/>
                <wp:effectExtent l="6350" t="372109" r="22225" b="20320"/>
                <wp:wrapNone/>
                <wp:docPr id="572" name="椭圆形标注 307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H="1" rot="10800000">
                          <a:off x="0" y="0"/>
                          <a:ext cx="3335655" cy="2967993"/>
                        </a:xfrm>
                        <a:prstGeom prst="wedgeEllipseCallout">
                          <a:avLst>
                            <a:gd name="adj1" fmla="val -20814"/>
                            <a:gd name="adj2" fmla="val 62500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 id="524">
                        <w:txbxContent>
                          <w:p>
                            <w:pPr>
                              <w:rPr>
                                <w:rFonts w:ascii="方正黑体简体" w:eastAsia="方正黑体简体"/>
                                <w:sz w:val="44"/>
                              </w:rPr>
                            </w:pP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63" id="椭圆形标注 307" o:spid="_x0000_s525" filled="f" stroked="t" strokeweight="1.0pt" adj="6304,24300" style="position:absolute;margin-left:-29.399923pt;margin-top:235.29955pt;width:262.65pt;height:233.7003pt;rotation:180.0;flip:x;z-index:-359;mso-position-horizontal:absolute;mso-position-vertical:absolute;mso-wrap-style:square;">
                <v:stroke color="#000000"/>
                <v:textbox id="979" inset="2.54mm,1.27mm,2.54mm,1.27mm" o:insetmode="custom" style="layout-flow:horizontal;v-text-anchor:middle;">
                  <w:txbxContent>
                    <w:p>
                      <w:pPr>
                        <w:rPr>
                          <w:rFonts w:ascii="方正黑体简体" w:eastAsia="方正黑体简体"/>
                          <w:sz w:val="44"/>
                        </w:rPr>
                      </w:pP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1010" behindDoc="0" locked="0" layoutInCell="1" hidden="0" allowOverlap="1">
                <wp:simplePos x="0" y="0"/>
                <wp:positionH relativeFrom="column">
                  <wp:posOffset>-196214</wp:posOffset>
                </wp:positionH>
                <wp:positionV relativeFrom="paragraph">
                  <wp:posOffset>1584901</wp:posOffset>
                </wp:positionV>
                <wp:extent cx="1400175" cy="504825"/>
                <wp:effectExtent l="0" t="0" r="9525" b="0"/>
                <wp:wrapNone/>
                <wp:docPr id="574" name="文本框 574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400175" cy="504825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526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adjustRightInd/>
                              <w:snapToGrid/>
                              <w:spacing w:line="420" w:lineRule="exact"/>
                              <w:jc w:val="center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eastAsia="zh-CN"/>
                              </w:rPr>
                              <w:t>提交申请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574" o:spid="_x0000_s527" fillcolor="#FFFFFF" stroked="f" strokeweight="0.5pt" style="position:absolute;margin-left:-15.449922pt;margin-top:124.79536pt;width:110.25pt;height:39.75pt;z-index:1010;mso-position-horizontal:absolute;mso-position-vertical:absolute;mso-wrap-style:square;">
                <v:stroke/>
                <v:textbox id="980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adjustRightInd/>
                        <w:snapToGrid/>
                        <w:spacing w:line="420" w:lineRule="exact"/>
                        <w:jc w:val="center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eastAsia="zh-CN"/>
                        </w:rPr>
                        <w:t>提交申请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1024" behindDoc="0" locked="0" layoutInCell="1" hidden="0" allowOverlap="1">
                <wp:simplePos x="0" y="0"/>
                <wp:positionH relativeFrom="column">
                  <wp:posOffset>-266065</wp:posOffset>
                </wp:positionH>
                <wp:positionV relativeFrom="paragraph">
                  <wp:posOffset>1296672</wp:posOffset>
                </wp:positionV>
                <wp:extent cx="1563369" cy="1076325"/>
                <wp:effectExtent l="6350" t="6350" r="20320" b="24129"/>
                <wp:wrapNone/>
                <wp:docPr id="575" name="圆角矩形 575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563369" cy="1076325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575" o:spid="_x0000_s528" filled="f" stroked="t" strokeweight="1.0pt" adj="3600" style="position:absolute;margin-left:-20.95pt;margin-top:102.10016pt;width:123.1pt;height:84.75pt;z-index:1024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1046" behindDoc="0" locked="0" layoutInCell="1" hidden="0" allowOverlap="1">
                <wp:simplePos x="0" y="0"/>
                <wp:positionH relativeFrom="column">
                  <wp:posOffset>4794884</wp:posOffset>
                </wp:positionH>
                <wp:positionV relativeFrom="paragraph">
                  <wp:posOffset>3902709</wp:posOffset>
                </wp:positionV>
                <wp:extent cx="634" cy="361950"/>
                <wp:effectExtent l="53975" t="0" r="60325" b="0"/>
                <wp:wrapNone/>
                <wp:docPr id="577" name="直接箭头连接符 311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634" cy="361950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311" o:spid="_x0000_s529" filled="f" stroked="t" strokeweight="1.5pt" style="position:absolute;margin-left:377.54993pt;margin-top:307.29993pt;width:0.049926758pt;height:28.5pt;z-index:1046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1044" behindDoc="0" locked="0" layoutInCell="1" hidden="0" allowOverlap="1">
                <wp:simplePos x="0" y="0"/>
                <wp:positionH relativeFrom="column">
                  <wp:posOffset>4747259</wp:posOffset>
                </wp:positionH>
                <wp:positionV relativeFrom="paragraph">
                  <wp:posOffset>2378710</wp:posOffset>
                </wp:positionV>
                <wp:extent cx="634" cy="361950"/>
                <wp:effectExtent l="53975" t="0" r="60325" b="0"/>
                <wp:wrapNone/>
                <wp:docPr id="579" name="直接箭头连接符 312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634" cy="361950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312" o:spid="_x0000_s530" filled="f" stroked="t" strokeweight="1.5pt" style="position:absolute;margin-left:373.79993pt;margin-top:187.3pt;width:0.049926758pt;height:28.5pt;z-index:1044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1042" behindDoc="0" locked="0" layoutInCell="1" hidden="0" allowOverlap="1">
                <wp:simplePos x="0" y="0"/>
                <wp:positionH relativeFrom="column">
                  <wp:posOffset>3089910</wp:posOffset>
                </wp:positionH>
                <wp:positionV relativeFrom="paragraph">
                  <wp:posOffset>5645784</wp:posOffset>
                </wp:positionV>
                <wp:extent cx="666750" cy="571500"/>
                <wp:effectExtent l="0" t="6985" r="19050" b="12064"/>
                <wp:wrapNone/>
                <wp:docPr id="581" name="直接箭头连接符 313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H="1" rot="21600000">
                          <a:off x="0" y="0"/>
                          <a:ext cx="666750" cy="571500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313" o:spid="_x0000_s531" filled="f" stroked="t" strokeweight="1.5pt" style="position:absolute;margin-left:243.30002pt;margin-top:444.54996pt;width:52.5pt;height:45.0pt;flip:x;z-index:1042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1040" behindDoc="0" locked="0" layoutInCell="1" hidden="0" allowOverlap="1">
                <wp:simplePos x="0" y="0"/>
                <wp:positionH relativeFrom="column">
                  <wp:posOffset>189230</wp:posOffset>
                </wp:positionH>
                <wp:positionV relativeFrom="paragraph">
                  <wp:posOffset>6362700</wp:posOffset>
                </wp:positionV>
                <wp:extent cx="3230245" cy="732790"/>
                <wp:effectExtent l="6350" t="6350" r="20955" b="22860"/>
                <wp:wrapNone/>
                <wp:docPr id="582" name="圆角矩形 582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3230245" cy="732790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582" o:spid="_x0000_s532" filled="f" stroked="t" strokeweight="1.0pt" adj="3600" style="position:absolute;margin-left:14.9pt;margin-top:501.0pt;width:254.35002pt;height:57.700012pt;z-index:1040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1018" behindDoc="0" locked="0" layoutInCell="1" hidden="0" allowOverlap="1">
                <wp:simplePos x="0" y="0"/>
                <wp:positionH relativeFrom="column">
                  <wp:posOffset>3947160</wp:posOffset>
                </wp:positionH>
                <wp:positionV relativeFrom="paragraph">
                  <wp:posOffset>2851150</wp:posOffset>
                </wp:positionV>
                <wp:extent cx="1657350" cy="1019747"/>
                <wp:effectExtent l="0" t="0" r="0" b="10160"/>
                <wp:wrapNone/>
                <wp:docPr id="491" name="文本框 491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657350" cy="1019747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533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adjustRightInd/>
                              <w:snapToGrid/>
                              <w:spacing w:line="420" w:lineRule="exact"/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eastAsia="zh-CN"/>
                              </w:rPr>
                              <w:t>业务</w:t>
                            </w: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审核</w:t>
                            </w:r>
                            <w:r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eastAsia="zh-CN"/>
                              </w:rPr>
                              <w:t>：材料是否合法合规，是否符合办理条件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adjustRightInd/>
                              <w:snapToGrid/>
                              <w:spacing w:line="420" w:lineRule="exact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491" o:spid="_x0000_s534" fillcolor="#FFFFFF" stroked="f" strokeweight="0.5pt" style="position:absolute;margin-left:310.8pt;margin-top:224.5pt;width:130.50002pt;height:80.295044pt;z-index:1018;mso-position-horizontal:absolute;mso-position-vertical:absolute;mso-wrap-style:square;">
                <v:stroke/>
                <v:textbox id="981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adjustRightInd/>
                        <w:snapToGrid/>
                        <w:spacing w:line="420" w:lineRule="exact"/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eastAsia="zh-CN"/>
                        </w:rPr>
                        <w:t>业务</w:t>
                      </w: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审核</w:t>
                      </w:r>
                      <w:r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eastAsia="zh-CN"/>
                        </w:rPr>
                        <w:t>：材料是否合法合规，是否符合办理条件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adjustRightInd/>
                        <w:snapToGrid/>
                        <w:spacing w:line="420" w:lineRule="exact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1036" behindDoc="0" locked="0" layoutInCell="1" hidden="0" allowOverlap="1">
                <wp:simplePos x="0" y="0"/>
                <wp:positionH relativeFrom="column">
                  <wp:posOffset>3903979</wp:posOffset>
                </wp:positionH>
                <wp:positionV relativeFrom="paragraph">
                  <wp:posOffset>2810510</wp:posOffset>
                </wp:positionV>
                <wp:extent cx="1753869" cy="1017905"/>
                <wp:effectExtent l="6350" t="6350" r="11430" b="23495"/>
                <wp:wrapNone/>
                <wp:docPr id="584" name="圆角矩形 584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753869" cy="1017905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584" o:spid="_x0000_s535" filled="f" stroked="t" strokeweight="1.0pt" adj="3600" style="position:absolute;margin-left:307.39993pt;margin-top:221.3pt;width:138.09993pt;height:80.15pt;z-index:1036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1034" behindDoc="0" locked="0" layoutInCell="1" hidden="0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1866899</wp:posOffset>
                </wp:positionV>
                <wp:extent cx="363855" cy="634"/>
                <wp:effectExtent l="0" t="53975" r="17145" b="60325"/>
                <wp:wrapNone/>
                <wp:docPr id="586" name="直接箭头连接符 318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H="1" rot="21600000">
                          <a:off x="0" y="0"/>
                          <a:ext cx="363855" cy="635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318" o:spid="_x0000_s536" filled="f" stroked="t" strokeweight="1.5pt" style="position:absolute;margin-left:273.75pt;margin-top:146.99992pt;width:28.649994pt;height:0.049987793pt;flip:x;z-index:1034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1032" behindDoc="0" locked="0" layoutInCell="1" hidden="0" allowOverlap="1">
                <wp:simplePos x="0" y="0"/>
                <wp:positionH relativeFrom="column">
                  <wp:posOffset>3496945</wp:posOffset>
                </wp:positionH>
                <wp:positionV relativeFrom="paragraph">
                  <wp:posOffset>1677667</wp:posOffset>
                </wp:positionV>
                <wp:extent cx="343533" cy="3809"/>
                <wp:effectExtent l="0" t="52705" r="18415" b="57785"/>
                <wp:wrapNone/>
                <wp:docPr id="588" name="直接箭头连接符 319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V="1" rot="21600000">
                          <a:off x="0" y="0"/>
                          <a:ext cx="343533" cy="3809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319" o:spid="_x0000_s537" filled="f" stroked="t" strokeweight="1.5pt" style="position:absolute;margin-left:275.35pt;margin-top:132.09984pt;width:27.049866pt;height:0.29992676pt;flip:y;z-index:1032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1030" behindDoc="0" locked="0" layoutInCell="1" hidden="0" allowOverlap="1">
                <wp:simplePos x="0" y="0"/>
                <wp:positionH relativeFrom="column">
                  <wp:posOffset>1353819</wp:posOffset>
                </wp:positionH>
                <wp:positionV relativeFrom="paragraph">
                  <wp:posOffset>1782442</wp:posOffset>
                </wp:positionV>
                <wp:extent cx="343534" cy="3809"/>
                <wp:effectExtent l="0" t="52705" r="18415" b="57785"/>
                <wp:wrapNone/>
                <wp:docPr id="590" name="直接箭头连接符 320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V="1" rot="21600000">
                          <a:off x="0" y="0"/>
                          <a:ext cx="343534" cy="3809"/>
                        </a:xfrm>
                        <a:prstGeom prst="straightConnector1"/>
                        <a:ln w="19050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32" id="直接箭头连接符 320" o:spid="_x0000_s538" filled="f" stroked="t" strokeweight="1.5pt" style="position:absolute;margin-left:106.59993pt;margin-top:140.34984pt;width:27.049927pt;height:0.29992676pt;flip:y;z-index:1030;mso-position-horizontal:absolute;mso-position-vertical:absolute;">
                <v:stroke color="#000000" endarrow="open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1012" behindDoc="0" locked="0" layoutInCell="1" hidden="0" allowOverlap="1">
                <wp:simplePos x="0" y="0"/>
                <wp:positionH relativeFrom="column">
                  <wp:posOffset>1708785</wp:posOffset>
                </wp:positionH>
                <wp:positionV relativeFrom="paragraph">
                  <wp:posOffset>1534793</wp:posOffset>
                </wp:positionV>
                <wp:extent cx="1751328" cy="735329"/>
                <wp:effectExtent l="0" t="0" r="1270" b="0"/>
                <wp:wrapNone/>
                <wp:docPr id="490" name="文本框 490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751328" cy="735329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539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adjustRightInd/>
                              <w:snapToGrid/>
                              <w:spacing w:line="420" w:lineRule="exact"/>
                              <w:jc w:val="center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eastAsia="zh-CN"/>
                              </w:rPr>
                              <w:t>业务</w:t>
                            </w: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490" o:spid="_x0000_s540" fillcolor="#FFFFFF" stroked="f" strokeweight="0.5pt" style="position:absolute;margin-left:134.55pt;margin-top:120.849846pt;width:137.89984pt;height:57.899998pt;z-index:1012;mso-position-horizontal:absolute;mso-position-vertical:absolute;mso-wrap-style:square;">
                <v:stroke/>
                <v:textbox id="982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adjustRightInd/>
                        <w:snapToGrid/>
                        <w:spacing w:line="420" w:lineRule="exact"/>
                        <w:jc w:val="center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eastAsia="zh-CN"/>
                        </w:rPr>
                        <w:t>业务</w:t>
                      </w: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受理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1026" behindDoc="0" locked="0" layoutInCell="1" hidden="0" allowOverlap="1">
                <wp:simplePos x="0" y="0"/>
                <wp:positionH relativeFrom="column">
                  <wp:posOffset>1732280</wp:posOffset>
                </wp:positionH>
                <wp:positionV relativeFrom="paragraph">
                  <wp:posOffset>1267460</wp:posOffset>
                </wp:positionV>
                <wp:extent cx="1725292" cy="1028065"/>
                <wp:effectExtent l="6350" t="6350" r="20955" b="13335"/>
                <wp:wrapNone/>
                <wp:docPr id="591" name="圆角矩形 591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725292" cy="1028065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591" o:spid="_x0000_s541" filled="f" stroked="t" strokeweight="1.0pt" adj="3600" style="position:absolute;margin-left:136.4pt;margin-top:99.80001pt;width:135.84976pt;height:80.95pt;z-index:1026;mso-position-horizontal:absolute;mso-position-vertical:absolute;">
                <v:stroke color="#000000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1014" behindDoc="0" locked="0" layoutInCell="1" hidden="0" allowOverlap="1">
                <wp:simplePos x="0" y="0"/>
                <wp:positionH relativeFrom="column">
                  <wp:posOffset>3870960</wp:posOffset>
                </wp:positionH>
                <wp:positionV relativeFrom="paragraph">
                  <wp:posOffset>1203901</wp:posOffset>
                </wp:positionV>
                <wp:extent cx="1751328" cy="1085271"/>
                <wp:effectExtent l="0" t="0" r="1270" b="0"/>
                <wp:wrapNone/>
                <wp:docPr id="592" name="文本框 592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751328" cy="1085271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542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adjustRightInd/>
                              <w:snapToGrid/>
                              <w:spacing w:line="420" w:lineRule="exact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材料不齐全的，一次性告知；</w:t>
                            </w:r>
                            <w:r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eastAsia="zh-CN"/>
                              </w:rPr>
                              <w:t>材料齐全的进行审核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592" o:spid="_x0000_s543" fillcolor="#FFFFFF" stroked="f" strokeweight="0.5pt" style="position:absolute;margin-left:304.8pt;margin-top:94.79536pt;width:137.89986pt;height:85.45448pt;z-index:1014;mso-position-horizontal:absolute;mso-position-vertical:absolute;mso-wrap-style:square;">
                <v:stroke/>
                <v:textbox id="983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adjustRightInd/>
                        <w:snapToGrid/>
                        <w:spacing w:line="420" w:lineRule="exact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材料不齐全的，一次性告知；</w:t>
                      </w:r>
                      <w:r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eastAsia="zh-CN"/>
                        </w:rPr>
                        <w:t>材料齐全的进行审核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1028" behindDoc="0" locked="0" layoutInCell="1" hidden="0" allowOverlap="1">
                <wp:simplePos x="0" y="0"/>
                <wp:positionH relativeFrom="column">
                  <wp:posOffset>3875404</wp:posOffset>
                </wp:positionH>
                <wp:positionV relativeFrom="paragraph">
                  <wp:posOffset>1267460</wp:posOffset>
                </wp:positionV>
                <wp:extent cx="1753869" cy="1017905"/>
                <wp:effectExtent l="6350" t="6350" r="11430" b="23495"/>
                <wp:wrapNone/>
                <wp:docPr id="593" name="圆角矩形 593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753869" cy="1017905"/>
                        </a:xfrm>
                        <a:prstGeom prst="roundRect">
                          <a:avLst>
                            <a:gd name="adj" fmla="val 16666"/>
                          </a:avLst>
                        </a:prstGeom>
                        <a:noFill/>
                        <a:ln w="12700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anchor="ctr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" id="圆角矩形 593" o:spid="_x0000_s544" filled="f" stroked="t" strokeweight="1.0pt" adj="3600" style="position:absolute;margin-left:305.14993pt;margin-top:99.80001pt;width:138.09993pt;height:80.15pt;z-index:1028;mso-position-horizontal:absolute;mso-position-vertical:absolute;">
                <v:stroke color="#000000"/>
              </v:shape>
            </w:pict>
          </mc:Fallback>
        </mc:AlternateContent>
      </w:r>
      <w:r>
        <w:rPr>
          <w:rFonts w:ascii="方正黑体简体" w:eastAsia="方正黑体简体" w:cs="方正黑体简体" w:hAnsi="方正黑体简体" w:hint="eastAsia"/>
          <w:color w:val="000000"/>
          <w:sz w:val="44"/>
          <w:szCs w:val="44"/>
          <w:shd w:val="clear" w:color="auto" w:fill="auto"/>
          <w:lang w:eastAsia="zh-CN"/>
        </w:rPr>
        <w:t>医</w:t>
      </w:r>
      <w:r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  <w:t>疗救助对象手工（零星）报销流程图</w:t>
      </w:r>
    </w:p>
    <w:p>
      <w:pPr>
        <w:jc w:val="center"/>
        <w:rPr>
          <w:rFonts w:ascii="方正黑体简体" w:eastAsia="方正黑体简体" w:cs="方正黑体简体" w:hAnsi="方正黑体简体" w:hint="eastAsia"/>
          <w:sz w:val="44"/>
          <w:szCs w:val="44"/>
          <w:lang w:eastAsia="zh-CN"/>
        </w:rPr>
      </w:pPr>
    </w:p>
    <w:p>
      <w:pPr>
        <w:rPr>
          <w:rFonts w:ascii="方正黑体简体" w:eastAsia="方正黑体简体"/>
          <w:sz w:val="44"/>
        </w:rPr>
      </w:pPr>
    </w:p>
    <w:p>
      <w:pPr>
        <w:rPr>
          <w:rFonts w:ascii="方正黑体简体" w:eastAsia="方正黑体简体"/>
          <w:sz w:val="44"/>
        </w:rPr>
      </w:pPr>
    </w:p>
    <w:p>
      <w:pPr>
        <w:rPr>
          <w:rFonts w:ascii="方正黑体简体" w:eastAsia="方正黑体简体"/>
          <w:sz w:val="44"/>
        </w:rPr>
      </w:pPr>
    </w:p>
    <w:p>
      <w:pPr>
        <w:rPr>
          <w:rFonts w:ascii="方正黑体简体" w:eastAsia="方正黑体简体"/>
          <w:sz w:val="44"/>
        </w:rPr>
      </w:pPr>
    </w:p>
    <w:p>
      <w:pPr>
        <w:rPr>
          <w:rFonts w:ascii="方正黑体简体" w:eastAsia="方正黑体简体"/>
          <w:sz w:val="44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1016" behindDoc="0" locked="0" layoutInCell="1" hidden="0" allowOverlap="1">
                <wp:simplePos x="0" y="0"/>
                <wp:positionH relativeFrom="column">
                  <wp:posOffset>222885</wp:posOffset>
                </wp:positionH>
                <wp:positionV relativeFrom="paragraph">
                  <wp:posOffset>51375</wp:posOffset>
                </wp:positionV>
                <wp:extent cx="2103755" cy="2162178"/>
                <wp:effectExtent l="0" t="0" r="10795" b="8889"/>
                <wp:wrapNone/>
                <wp:docPr id="573" name="文本框 573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103755" cy="2162178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545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adjustRightInd/>
                              <w:snapToGrid/>
                              <w:spacing w:line="420" w:lineRule="exact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eastAsia="zh-CN"/>
                              </w:rPr>
                              <w:t>提交材料：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adjustRightInd/>
                              <w:snapToGrid/>
                              <w:spacing w:line="420" w:lineRule="exact"/>
                              <w:ind w:left="0"/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val="en-US" w:eastAsia="zh-CN"/>
                              </w:rPr>
                              <w:t>1、</w:t>
                            </w: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  <w:t>医保电子凭证或有效身份证件或社保卡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adjustRightInd/>
                              <w:snapToGrid/>
                              <w:spacing w:line="420" w:lineRule="exact"/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 w:hint="eastAsia"/>
                                <w:sz w:val="28"/>
                                <w:szCs w:val="28"/>
                                <w:lang w:val="en-US" w:eastAsia="zh-CN"/>
                              </w:rPr>
                              <w:t>2、</w:t>
                            </w:r>
                            <w:r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val="en-US" w:eastAsia="zh-CN"/>
                              </w:rPr>
                              <w:t>定点医药机构收费票据，大病保险补偿单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adjustRightInd/>
                              <w:snapToGrid/>
                              <w:spacing w:line="420" w:lineRule="exact"/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val="en-US" w:eastAsia="zh-CN"/>
                              </w:rPr>
                              <w:t>3、医疗救助申请表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573" o:spid="_x0000_s546" fillcolor="#FFFFFF" stroked="f" strokeweight="0.5pt" style="position:absolute;margin-left:17.55pt;margin-top:4.0452757pt;width:165.65pt;height:170.25023pt;z-index:1016;mso-position-horizontal:absolute;mso-position-vertical:absolute;mso-wrap-style:square;">
                <v:stroke/>
                <v:textbox id="984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adjustRightInd/>
                        <w:snapToGrid/>
                        <w:spacing w:line="420" w:lineRule="exact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eastAsia="zh-CN"/>
                        </w:rPr>
                        <w:t>提交材料：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adjustRightInd/>
                        <w:snapToGrid/>
                        <w:spacing w:line="420" w:lineRule="exact"/>
                        <w:ind w:left="0"/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val="en-US" w:eastAsia="zh-CN"/>
                        </w:rPr>
                        <w:t>1、</w:t>
                      </w: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  <w:t>医保电子凭证或有效身份证件或社保卡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adjustRightInd/>
                        <w:snapToGrid/>
                        <w:spacing w:line="420" w:lineRule="exact"/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 w:hint="eastAsia"/>
                          <w:sz w:val="28"/>
                          <w:szCs w:val="28"/>
                          <w:lang w:val="en-US" w:eastAsia="zh-CN"/>
                        </w:rPr>
                        <w:t>2、</w:t>
                      </w:r>
                      <w:r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val="en-US" w:eastAsia="zh-CN"/>
                        </w:rPr>
                        <w:t>定点医药机构收费票据，大病保险补偿单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adjustRightInd/>
                        <w:snapToGrid/>
                        <w:spacing w:line="420" w:lineRule="exact"/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val="en-US" w:eastAsia="zh-CN"/>
                        </w:rPr>
                        <w:t>3、医疗救助申请表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both"/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1020" behindDoc="0" locked="0" layoutInCell="1" hidden="0" allowOverlap="1">
                <wp:simplePos x="0" y="0"/>
                <wp:positionH relativeFrom="column">
                  <wp:posOffset>3975735</wp:posOffset>
                </wp:positionH>
                <wp:positionV relativeFrom="paragraph">
                  <wp:posOffset>563820</wp:posOffset>
                </wp:positionV>
                <wp:extent cx="1657350" cy="1112520"/>
                <wp:effectExtent l="0" t="0" r="0" b="11430"/>
                <wp:wrapNone/>
                <wp:docPr id="583" name="文本框 583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657350" cy="1112520"/>
                        </a:xfrm>
                        <a:prstGeom prst="rect"/>
                        <a:solidFill>
                          <a:srgbClr val="FFFFFF"/>
                        </a:solidFill>
                        <a:ln w="6350" cmpd="sng" cap="flat">
                          <a:noFill/>
                          <a:prstDash val="solid"/>
                          <a:round/>
                        </a:ln>
                      </wps:spPr>
                      <wps:txbx id="547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adjustRightInd/>
                              <w:snapToGrid/>
                              <w:spacing w:line="420" w:lineRule="exact"/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ascii="方正楷体简体" w:eastAsia="方正楷体简体" w:cs="方正楷体简体" w:hAnsi="方正楷体简体"/>
                                <w:sz w:val="28"/>
                                <w:szCs w:val="28"/>
                                <w:lang w:val="en-US" w:eastAsia="zh-CN"/>
                              </w:rPr>
                              <w:t>不符合的，一次性告知原因；符合的，进行费用审核、复核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文本框 583" o:spid="_x0000_s548" fillcolor="#FFFFFF" stroked="f" strokeweight="0.5pt" style="position:absolute;margin-left:313.05pt;margin-top:44.395275pt;width:130.50002pt;height:87.600006pt;z-index:1020;mso-position-horizontal:absolute;mso-position-vertical:absolute;mso-wrap-style:square;">
                <v:stroke/>
                <v:textbox id="985" inset="2.54mm,1.27mm,2.54mm,1.27mm" o:insetmode="custom" style="layout-flow:horizontal;v-text-anchor:top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adjustRightInd/>
                        <w:snapToGrid/>
                        <w:spacing w:line="420" w:lineRule="exact"/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方正楷体简体" w:eastAsia="方正楷体简体" w:cs="方正楷体简体" w:hAnsi="方正楷体简体"/>
                          <w:sz w:val="28"/>
                          <w:szCs w:val="28"/>
                          <w:lang w:val="en-US" w:eastAsia="zh-CN"/>
                        </w:rPr>
                        <w:t>不符合的，一次性告知原因；符合的，进行费用审核、复核</w:t>
                      </w:r>
                    </w:p>
                  </w:txbxContent>
                </v:textbox>
              </v:rect>
            </w:pict>
          </mc:Fallback>
        </mc:AlternateContent>
      </w:r>
    </w:p>
    <w:sectPr>
      <w:pgSz w:w="11906" w:h="16838"/>
      <w:pgMar w:top="2098" w:right="1474" w:bottom="1984" w:left="1587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楷体简体">
    <w:altName w:val="楷体"/>
    <w:panose1 w:val="03000509000000000000"/>
    <w:charset w:val="86"/>
    <w:family w:val="auto"/>
    <w:pitch w:val="variable"/>
    <w:sig w:usb0="00000001" w:usb1="080E0000" w:usb2="00000000" w:usb3="00000000" w:csb0="00040000" w:csb1="00000000"/>
  </w:font>
  <w:font w:name="方正黑体简体">
    <w:altName w:val="方正黑体_GBK"/>
    <w:panose1 w:val="03000509000000000000"/>
    <w:charset w:val="86"/>
    <w:family w:val="auto"/>
    <w:pitch w:val="variable"/>
    <w:sig w:usb0="00000001" w:usb1="080E0000" w:usb2="00000000" w:usb3="00000000" w:csb0="00040000" w:csb1="00000000"/>
  </w:font>
  <w:font w:name="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2000009F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仿宋简体">
    <w:altName w:val="仿宋"/>
    <w:panose1 w:val="03000509000000000000"/>
    <w:charset w:val="86"/>
    <w:family w:val="auto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mc="http://schemas.openxmlformats.org/markup-compatibility/2006" xmlns:w14="http://schemas.microsoft.com/office/word/2010/wordml">
  <w:abstractNum w:abstractNumId="0">
    <w:nsid w:val="0BB9C52F"/>
    <w:multiLevelType w:val="singleLevel"/>
    <w:tmpl w:val="0BB9C52F"/>
    <w:lvl w:ilvl="0">
      <w:start w:val="1"/>
      <w:numFmt w:val="decimal"/>
      <w:lvlRestart w:val="0"/>
      <w:suff w:val="nothing"/>
      <w:lvlText w:val="%1、"/>
      <w:lvlJc w:val="left"/>
      <w:pPr/>
    </w:lvl>
  </w:abstractNum>
  <w:abstractNum w:abstractNumId="1">
    <w:nsid w:val="4676E51F"/>
    <w:multiLevelType w:val="singleLevel"/>
    <w:tmpl w:val="4676E51F"/>
    <w:lvl w:ilvl="0">
      <w:start w:val="1"/>
      <w:numFmt w:val="decimal"/>
      <w:lvlRestart w:val="0"/>
      <w:suff w:val="nothing"/>
      <w:lvlText w:val="%1、"/>
      <w:lvlJc w:val="left"/>
      <w:pPr/>
    </w:lvl>
  </w:abstractNum>
  <w:abstractNum w:abstractNumId="2">
    <w:nsid w:val="1E7C40D4"/>
    <w:multiLevelType w:val="singleLevel"/>
    <w:tmpl w:val="1E7C40D4"/>
    <w:lvl w:ilvl="0">
      <w:start w:val="1"/>
      <w:numFmt w:val="decimal"/>
      <w:lvlRestart w:val="0"/>
      <w:suff w:val="nothing"/>
      <w:lvlText w:val="%1、"/>
      <w:lvlJc w:val="left"/>
      <w:pPr/>
    </w:lvl>
  </w:abstractNum>
  <w:abstractNum w:abstractNumId="3">
    <w:nsid w:val="7C0BE616"/>
    <w:multiLevelType w:val="singleLevel"/>
    <w:tmpl w:val="7C0BE616"/>
    <w:lvl w:ilvl="0">
      <w:start w:val="1"/>
      <w:numFmt w:val="decimal"/>
      <w:lvlRestart w:val="0"/>
      <w:lvlText w:val="%1."/>
      <w:lvlJc w:val="left"/>
      <w:pPr>
        <w:tabs>
          <w:tab w:val="num" w:pos="312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IncludeSubdocsInStats/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Arial"/>
        <w:lang w:val="en-US" w:eastAsia="zh-CN" w:bidi="ar-SA"/>
      </w:rPr>
    </w:rPrDefault>
    <w:pPrDefault/>
  </w:docDefaults>
  <w:style w:type="paragraph" w:default="1" w:styleId="0">
    <w:name w:val="Normal"/>
    <w:qFormat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styleId="1">
    <w:name w:val="heading 1"/>
    <w:qFormat/>
    <w:basedOn w:val="0"/>
    <w:next w:val="0"/>
    <w:link w:val="1Char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customStyle="1" w:styleId="1Char">
    <w:name w:val="heading 1 Char"/>
    <w:basedOn w:val="10"/>
    <w:link w:val="1"/>
    <w:rPr>
      <w:rFonts w:ascii="Calibri" w:eastAsia="宋体" w:cs="Arial" w:hAnsi="Calibri"/>
      <w:b/>
      <w:bCs/>
      <w:kern w:val="44"/>
      <w:sz w:val="44"/>
      <w:szCs w:val="44"/>
      <w:lang w:val="en-US" w:eastAsia="zh-CN" w:bidi="ar-SA"/>
    </w:rPr>
  </w:style>
  <w:style w:type="paragraph" w:styleId="2">
    <w:name w:val="heading 2"/>
    <w:qFormat/>
    <w:basedOn w:val="0"/>
    <w:next w:val="0"/>
    <w:link w:val="2Char"/>
    <w:pPr>
      <w:keepNext/>
      <w:keepLines/>
      <w:spacing w:before="260" w:after="260" w:line="415" w:lineRule="auto"/>
      <w:outlineLvl w:val="1"/>
    </w:pPr>
    <w:rPr>
      <w:rFonts w:ascii="Times New Roman" w:eastAsia="黑体" w:hAnsi="Times New Roman"/>
      <w:b/>
      <w:bCs/>
      <w:sz w:val="32"/>
      <w:szCs w:val="32"/>
    </w:rPr>
  </w:style>
  <w:style w:type="character" w:customStyle="1" w:styleId="2Char">
    <w:name w:val="heading 2 Char"/>
    <w:basedOn w:val="10"/>
    <w:link w:val="2"/>
    <w:rPr>
      <w:rFonts w:ascii="Times New Roman" w:eastAsia="黑体" w:cs="Arial" w:hAnsi="Times New Roman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qFormat/>
    <w:basedOn w:val="0"/>
    <w:next w:val="0"/>
    <w:link w:val="3Char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customStyle="1" w:styleId="3Char">
    <w:name w:val="heading 3 Char"/>
    <w:basedOn w:val="10"/>
    <w:link w:val="3"/>
    <w:rPr>
      <w:rFonts w:ascii="Calibri" w:eastAsia="宋体" w:cs="Arial" w:hAnsi="Calibri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qFormat/>
  </w:style>
  <w:style w:type="paragraph" w:styleId="15">
    <w:name w:val="footer"/>
    <w:qFormat/>
    <w:basedOn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header"/>
    <w:qFormat/>
    <w:basedOn w:val="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customXml" Target="../customXml/item1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 主题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主题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Office 主题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1"/>
        </a:gradFill>
      </a:fillStyleLst>
      <a:lnStyleLst>
        <a:ln w="6350" cmpd="sng" cap="flat">
          <a:solidFill>
            <a:schemeClr val="phClr"/>
          </a:solidFill>
          <a:prstDash val="solid"/>
          <a:miter/>
        </a:ln>
        <a:ln w="12700" cmpd="sng" cap="flat">
          <a:solidFill>
            <a:schemeClr val="phClr"/>
          </a:solidFill>
          <a:prstDash val="solid"/>
          <a:miter/>
        </a:ln>
        <a:ln w="19050" cmpd="sng" cap="flat">
          <a:solidFill>
            <a:schemeClr val="phClr"/>
          </a:solidFill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algn="ctr" rotWithShape="0" blurRad="57150" dist="19050" dir="5400000">
              <a:srgbClr val="000000">
                <a:alpha val="62745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1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3678 0 1 1 1 1"/>
    <sectPr/>
    <sectPr/>
    <sectPr/>
    <sectPr/>
    <sectPr/>
    <sectPr/>
    <sectPr/>
    <sectPr/>
    <sectPr/>
    <sectPr/>
    <sectPr/>
    <sectPr/>
    <sectPr/>
    <sectPr/>
    <sectPr/>
    <sectPr/>
    <sectPr/>
    <sectPr/>
    <sectPr/>
    <sectPr/>
    <sectPr/>
  </customProps>
</customData>
</file>

<file path=customXml/itemProps1.xml><?xml version="1.0" encoding="utf-8"?>
<ds:datastoreItem xmlns:ds="http://schemas.openxmlformats.org/officeDocument/2006/customXml" ds:itemID="{4FD67B1B-E550-4995-96A5-6D494D0C65FF}">
  <ds:schemaRefs>
    <ds:schemaRef ds:uri="http://www.yozosoft.com.cn/officeDocument/2016/customData"/>
  </ds:schemaRefs>
</ds:datastoreItem>
</file>

<file path=docProps/app.xml><?xml version="1.0" encoding="utf-8"?>
<Properties xmlns="http://schemas.openxmlformats.org/officeDocument/2006/extended-properties">
  <Template>Normal.eit</Template>
  <TotalTime>96</TotalTime>
  <Application>WPS_Yozo_Office9.0.5962.102ZH.HE58</Application>
  <Pages>22</Pages>
  <Words>0</Words>
  <Characters>603</Characters>
  <Lines>0</Lines>
  <Paragraphs>117</Paragraphs>
  <CharactersWithSpaces>805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崔小抠</dc:creator>
  <cp:lastModifiedBy>lenovo</cp:lastModifiedBy>
  <cp:revision>26</cp:revision>
  <dcterms:created xsi:type="dcterms:W3CDTF">2021-11-01T08:10:00Z</dcterms:created>
  <dcterms:modified xsi:type="dcterms:W3CDTF">2025-03-21T08:42:54Z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2052-11.8.2.8875</vt:lpwstr>
  </property>
</Properties>
</file>